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964" w:rsidRDefault="00287964">
      <w:pPr>
        <w:pStyle w:val="Title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287964" w:rsidRPr="007F0519" w:rsidRDefault="00287964">
      <w:pPr>
        <w:pStyle w:val="Subtitle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287964" w:rsidRDefault="00287964">
      <w:pPr>
        <w:pStyle w:val="Subtitle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287964" w:rsidRPr="007F0519" w:rsidRDefault="00287964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287964" w:rsidRPr="000849F8" w:rsidRDefault="00287964">
      <w:pPr>
        <w:rPr>
          <w:rFonts w:ascii="Times New Roman" w:hAnsi="Times New Roman" w:cs="Times New Roman"/>
          <w:b/>
        </w:rPr>
      </w:pPr>
      <w:r w:rsidRPr="000849F8">
        <w:rPr>
          <w:rFonts w:ascii="Times New Roman" w:hAnsi="Times New Roman" w:cs="Times New Roman"/>
          <w:b/>
        </w:rPr>
        <w:t>От  05.02.2019г.  №  30</w:t>
      </w:r>
    </w:p>
    <w:p w:rsidR="00287964" w:rsidRDefault="00287964">
      <w:r>
        <w:rPr>
          <w:rFonts w:ascii="Times New Roman" w:hAnsi="Times New Roman" w:cs="Times New Roman"/>
        </w:rPr>
        <w:t xml:space="preserve"> г. Унеча  Брянской области</w:t>
      </w:r>
    </w:p>
    <w:p w:rsidR="00287964" w:rsidRDefault="00287964">
      <w:pPr>
        <w:sectPr w:rsidR="00287964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287964" w:rsidRPr="008B5049" w:rsidRDefault="00287964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287964" w:rsidRDefault="00287964" w:rsidP="00222FBB">
      <w:pPr>
        <w:tabs>
          <w:tab w:val="left" w:pos="5103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16411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411F">
        <w:rPr>
          <w:rFonts w:ascii="Times New Roman" w:hAnsi="Times New Roman" w:cs="Times New Roman"/>
          <w:sz w:val="28"/>
          <w:szCs w:val="28"/>
        </w:rPr>
        <w:t xml:space="preserve">условиях </w:t>
      </w:r>
      <w:r>
        <w:rPr>
          <w:rFonts w:ascii="Times New Roman" w:hAnsi="Times New Roman" w:cs="Times New Roman"/>
          <w:sz w:val="28"/>
          <w:szCs w:val="28"/>
        </w:rPr>
        <w:t xml:space="preserve"> продажи  </w:t>
      </w:r>
      <w:r w:rsidRPr="0016411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287964" w:rsidRDefault="00287964" w:rsidP="00A2658F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16411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посредством     публичного </w:t>
      </w:r>
    </w:p>
    <w:p w:rsidR="00287964" w:rsidRPr="00A2658F" w:rsidRDefault="00287964" w:rsidP="00222FBB">
      <w:pPr>
        <w:tabs>
          <w:tab w:val="left" w:pos="5103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</w:t>
      </w:r>
    </w:p>
    <w:p w:rsidR="00287964" w:rsidRPr="00070BD0" w:rsidRDefault="00287964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287964" w:rsidRPr="00A2658F" w:rsidRDefault="00287964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 xml:space="preserve">В соответствии со статьей </w:t>
      </w:r>
      <w:r>
        <w:rPr>
          <w:rFonts w:ascii="Times New Roman" w:hAnsi="Times New Roman" w:cs="Times New Roman"/>
          <w:sz w:val="24"/>
        </w:rPr>
        <w:t>23</w:t>
      </w:r>
      <w:r w:rsidRPr="00A2658F">
        <w:rPr>
          <w:rFonts w:ascii="Times New Roman" w:hAnsi="Times New Roman" w:cs="Times New Roman"/>
          <w:sz w:val="24"/>
        </w:rPr>
        <w:t xml:space="preserve"> Федерального закона от 21.12.2001г. №</w:t>
      </w:r>
      <w:r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178-ФЗ </w:t>
      </w:r>
      <w:r>
        <w:rPr>
          <w:rFonts w:ascii="Times New Roman" w:hAnsi="Times New Roman" w:cs="Times New Roman"/>
          <w:sz w:val="24"/>
        </w:rPr>
        <w:t xml:space="preserve">                              </w:t>
      </w:r>
      <w:r w:rsidRPr="00A2658F">
        <w:rPr>
          <w:rFonts w:ascii="Times New Roman" w:hAnsi="Times New Roman" w:cs="Times New Roman"/>
          <w:sz w:val="24"/>
        </w:rPr>
        <w:t xml:space="preserve">«О приватизации государственного и муниципального имущества», руководствуясь пунктами 3.3, 3.4 главы III Положения о порядке,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15.07.2015г. № 3-58, </w:t>
      </w:r>
      <w:r w:rsidRPr="00222FBB">
        <w:rPr>
          <w:rFonts w:ascii="Times New Roman" w:hAnsi="Times New Roman" w:cs="Times New Roman"/>
          <w:sz w:val="24"/>
        </w:rPr>
        <w:t xml:space="preserve">Положением об организации продажи государственного или муниципального имущества посредством публичного предложения, утвержденного Постановлением Правительства РФ от 22.07.2002г. </w:t>
      </w:r>
      <w:r>
        <w:rPr>
          <w:rFonts w:ascii="Times New Roman" w:hAnsi="Times New Roman" w:cs="Times New Roman"/>
          <w:sz w:val="24"/>
        </w:rPr>
        <w:t xml:space="preserve">          </w:t>
      </w:r>
      <w:r w:rsidRPr="00222FBB">
        <w:rPr>
          <w:rFonts w:ascii="Times New Roman" w:hAnsi="Times New Roman" w:cs="Times New Roman"/>
          <w:sz w:val="24"/>
        </w:rPr>
        <w:t>№ 549</w:t>
      </w:r>
      <w:r w:rsidRPr="00A2658F">
        <w:rPr>
          <w:rFonts w:ascii="Times New Roman" w:hAnsi="Times New Roman" w:cs="Times New Roman"/>
          <w:sz w:val="24"/>
        </w:rPr>
        <w:t>,  в рамках реализации  Прогнозного плана  приватизации муниципального имущества муниципального образования «Унечское городское поселение»  на 201</w:t>
      </w:r>
      <w:r>
        <w:rPr>
          <w:rFonts w:ascii="Times New Roman" w:hAnsi="Times New Roman" w:cs="Times New Roman"/>
          <w:sz w:val="24"/>
        </w:rPr>
        <w:t>9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</w:rPr>
        <w:t>27</w:t>
      </w:r>
      <w:r w:rsidRPr="00A2658F">
        <w:rPr>
          <w:rFonts w:ascii="Times New Roman" w:hAnsi="Times New Roman" w:cs="Times New Roman"/>
          <w:sz w:val="24"/>
        </w:rPr>
        <w:t>.12.201</w:t>
      </w:r>
      <w:r>
        <w:rPr>
          <w:rFonts w:ascii="Times New Roman" w:hAnsi="Times New Roman" w:cs="Times New Roman"/>
          <w:sz w:val="24"/>
        </w:rPr>
        <w:t>8</w:t>
      </w:r>
      <w:r w:rsidRPr="00A2658F">
        <w:rPr>
          <w:rFonts w:ascii="Times New Roman" w:hAnsi="Times New Roman" w:cs="Times New Roman"/>
          <w:sz w:val="24"/>
        </w:rPr>
        <w:t>г. № 3-</w:t>
      </w:r>
      <w:r>
        <w:rPr>
          <w:rFonts w:ascii="Times New Roman" w:hAnsi="Times New Roman" w:cs="Times New Roman"/>
          <w:sz w:val="24"/>
        </w:rPr>
        <w:t>210</w:t>
      </w:r>
      <w:r w:rsidRPr="00A2658F">
        <w:rPr>
          <w:rFonts w:ascii="Times New Roman" w:hAnsi="Times New Roman" w:cs="Times New Roman"/>
          <w:sz w:val="24"/>
        </w:rPr>
        <w:t>, на основании Соглашения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31.12.2015г.</w:t>
      </w:r>
      <w:r>
        <w:rPr>
          <w:rFonts w:ascii="Times New Roman" w:hAnsi="Times New Roman" w:cs="Times New Roman"/>
          <w:sz w:val="24"/>
        </w:rPr>
        <w:t xml:space="preserve">, </w:t>
      </w:r>
      <w:r w:rsidRPr="00C864F7">
        <w:rPr>
          <w:rFonts w:ascii="Times New Roman" w:hAnsi="Times New Roman" w:cs="Times New Roman"/>
          <w:sz w:val="24"/>
        </w:rPr>
        <w:t xml:space="preserve">учитывая результаты  признания торгов по начальной  цене несостоявшимися: протокол № 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 xml:space="preserve"> о</w:t>
      </w:r>
      <w:r>
        <w:rPr>
          <w:rFonts w:ascii="Times New Roman" w:hAnsi="Times New Roman" w:cs="Times New Roman"/>
          <w:sz w:val="24"/>
        </w:rPr>
        <w:t>б</w:t>
      </w:r>
      <w:r w:rsidRPr="00C864F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итогах</w:t>
      </w:r>
      <w:r w:rsidRPr="00C864F7">
        <w:rPr>
          <w:rFonts w:ascii="Times New Roman" w:hAnsi="Times New Roman" w:cs="Times New Roman"/>
          <w:sz w:val="24"/>
        </w:rPr>
        <w:t xml:space="preserve"> аукциона по продаже муниципального имущества от 1</w:t>
      </w:r>
      <w:r>
        <w:rPr>
          <w:rFonts w:ascii="Times New Roman" w:hAnsi="Times New Roman" w:cs="Times New Roman"/>
          <w:sz w:val="24"/>
        </w:rPr>
        <w:t>0</w:t>
      </w:r>
      <w:r w:rsidRPr="00C864F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12</w:t>
      </w:r>
      <w:r w:rsidRPr="00C864F7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>г., информацию о результатах продаж</w:t>
      </w:r>
      <w:r>
        <w:rPr>
          <w:rFonts w:ascii="Times New Roman" w:hAnsi="Times New Roman" w:cs="Times New Roman"/>
          <w:sz w:val="24"/>
        </w:rPr>
        <w:t>и</w:t>
      </w:r>
      <w:r w:rsidRPr="00C864F7">
        <w:rPr>
          <w:rFonts w:ascii="Times New Roman" w:hAnsi="Times New Roman" w:cs="Times New Roman"/>
          <w:sz w:val="24"/>
        </w:rPr>
        <w:t xml:space="preserve"> муниципального имущества, размещенную на официальном сайте администрации Унечского района в сети «Интернет» по адресу </w:t>
      </w:r>
      <w:hyperlink r:id="rId5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www</w:t>
        </w:r>
      </w:hyperlink>
      <w:hyperlink r:id="rId6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7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unradm</w:t>
        </w:r>
      </w:hyperlink>
      <w:hyperlink r:id="rId8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9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ru</w:t>
        </w:r>
      </w:hyperlink>
      <w:r w:rsidRPr="00C864F7">
        <w:rPr>
          <w:rFonts w:ascii="Times New Roman" w:hAnsi="Times New Roman" w:cs="Times New Roman"/>
          <w:sz w:val="24"/>
        </w:rPr>
        <w:t xml:space="preserve"> 1</w:t>
      </w:r>
      <w:r>
        <w:rPr>
          <w:rFonts w:ascii="Times New Roman" w:hAnsi="Times New Roman" w:cs="Times New Roman"/>
          <w:sz w:val="24"/>
        </w:rPr>
        <w:t>1</w:t>
      </w:r>
      <w:r w:rsidRPr="00C864F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12</w:t>
      </w:r>
      <w:r w:rsidRPr="00C864F7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 xml:space="preserve">г., извещение о проведении торгов № </w:t>
      </w:r>
      <w:r>
        <w:rPr>
          <w:rFonts w:ascii="Times New Roman" w:hAnsi="Times New Roman" w:cs="Times New Roman"/>
          <w:sz w:val="24"/>
        </w:rPr>
        <w:t>021118</w:t>
      </w:r>
      <w:r w:rsidRPr="00C864F7">
        <w:rPr>
          <w:rFonts w:ascii="Times New Roman" w:hAnsi="Times New Roman" w:cs="Times New Roman"/>
          <w:sz w:val="24"/>
        </w:rPr>
        <w:t>/</w:t>
      </w:r>
      <w:r>
        <w:rPr>
          <w:rFonts w:ascii="Times New Roman" w:hAnsi="Times New Roman" w:cs="Times New Roman"/>
          <w:sz w:val="24"/>
        </w:rPr>
        <w:t>24186879</w:t>
      </w:r>
      <w:r w:rsidRPr="00C864F7">
        <w:rPr>
          <w:rFonts w:ascii="Times New Roman" w:hAnsi="Times New Roman" w:cs="Times New Roman"/>
          <w:sz w:val="24"/>
        </w:rPr>
        <w:t>/01 от 1</w:t>
      </w:r>
      <w:r>
        <w:rPr>
          <w:rFonts w:ascii="Times New Roman" w:hAnsi="Times New Roman" w:cs="Times New Roman"/>
          <w:sz w:val="24"/>
        </w:rPr>
        <w:t>1</w:t>
      </w:r>
      <w:r w:rsidRPr="00C864F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12</w:t>
      </w:r>
      <w:r w:rsidRPr="00C864F7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 xml:space="preserve">г., размещенное на официальном сайте Российской Федерации в сети «Интернет» для размещения информации о проведении торгов  </w:t>
      </w:r>
      <w:hyperlink r:id="rId10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www.torgi.gov.ru</w:t>
        </w:r>
      </w:hyperlink>
      <w:r w:rsidRPr="005C2C61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>и отчет</w:t>
      </w:r>
      <w:r>
        <w:rPr>
          <w:rFonts w:ascii="Times New Roman" w:hAnsi="Times New Roman" w:cs="Times New Roman"/>
          <w:sz w:val="24"/>
        </w:rPr>
        <w:t>а</w:t>
      </w:r>
      <w:r w:rsidRPr="00A2658F">
        <w:rPr>
          <w:rFonts w:ascii="Times New Roman" w:hAnsi="Times New Roman" w:cs="Times New Roman"/>
          <w:sz w:val="24"/>
        </w:rPr>
        <w:t xml:space="preserve"> независимого оценщика № </w:t>
      </w:r>
      <w:r>
        <w:rPr>
          <w:rFonts w:ascii="Times New Roman" w:hAnsi="Times New Roman" w:cs="Times New Roman"/>
          <w:sz w:val="24"/>
        </w:rPr>
        <w:t>3253-18</w:t>
      </w:r>
      <w:r w:rsidRPr="00A2658F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>121</w:t>
      </w:r>
      <w:r w:rsidRPr="00A2658F">
        <w:rPr>
          <w:rFonts w:ascii="Times New Roman" w:hAnsi="Times New Roman" w:cs="Times New Roman"/>
          <w:sz w:val="24"/>
        </w:rPr>
        <w:t xml:space="preserve"> от </w:t>
      </w:r>
      <w:r>
        <w:rPr>
          <w:rFonts w:ascii="Times New Roman" w:hAnsi="Times New Roman" w:cs="Times New Roman"/>
          <w:sz w:val="24"/>
        </w:rPr>
        <w:t>25</w:t>
      </w:r>
      <w:r w:rsidRPr="00A2658F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09</w:t>
      </w:r>
      <w:r w:rsidRPr="00A2658F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A2658F">
        <w:rPr>
          <w:rFonts w:ascii="Times New Roman" w:hAnsi="Times New Roman" w:cs="Times New Roman"/>
          <w:sz w:val="24"/>
        </w:rPr>
        <w:t xml:space="preserve">г. об </w:t>
      </w:r>
      <w:r>
        <w:rPr>
          <w:rFonts w:ascii="Times New Roman" w:hAnsi="Times New Roman" w:cs="Times New Roman"/>
          <w:sz w:val="24"/>
        </w:rPr>
        <w:t>оценке 5 нежилых помещений, расположенных на территории города Унеча, находящихся в собственности муниципального образования «Унечское городское поселение»</w:t>
      </w:r>
      <w:r w:rsidRPr="00A2658F">
        <w:rPr>
          <w:rFonts w:ascii="Times New Roman" w:hAnsi="Times New Roman" w:cs="Times New Roman"/>
          <w:sz w:val="24"/>
        </w:rPr>
        <w:t xml:space="preserve">, </w:t>
      </w:r>
    </w:p>
    <w:p w:rsidR="00287964" w:rsidRDefault="00287964" w:rsidP="001A4A89">
      <w:pPr>
        <w:ind w:firstLine="708"/>
        <w:rPr>
          <w:rFonts w:ascii="Times New Roman" w:hAnsi="Times New Roman" w:cs="Times New Roman"/>
          <w:sz w:val="24"/>
        </w:rPr>
      </w:pPr>
    </w:p>
    <w:p w:rsidR="00287964" w:rsidRDefault="00287964" w:rsidP="001A4A89">
      <w:pPr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:rsidR="00287964" w:rsidRPr="00A2658F" w:rsidRDefault="00287964" w:rsidP="003B77B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</w:rPr>
        <w:t xml:space="preserve">Продать муниципальное  имущество,  указанное в приложении № 1 к настоящему постановлению, относящееся к собственности  муниципального образования «Унечское городское поселение», </w:t>
      </w:r>
      <w:r>
        <w:rPr>
          <w:rFonts w:ascii="Times New Roman" w:hAnsi="Times New Roman" w:cs="Times New Roman"/>
          <w:sz w:val="24"/>
        </w:rPr>
        <w:t>посредством публичного предложения</w:t>
      </w:r>
      <w:r w:rsidRPr="00A2658F">
        <w:rPr>
          <w:rFonts w:ascii="Times New Roman" w:hAnsi="Times New Roman" w:cs="Times New Roman"/>
          <w:sz w:val="24"/>
        </w:rPr>
        <w:t>.</w:t>
      </w:r>
    </w:p>
    <w:p w:rsidR="00287964" w:rsidRPr="00A2658F" w:rsidRDefault="00287964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A2658F">
        <w:rPr>
          <w:rFonts w:ascii="Times New Roman" w:hAnsi="Times New Roman" w:cs="Times New Roman"/>
          <w:sz w:val="24"/>
        </w:rPr>
        <w:t xml:space="preserve">Утвердить условия приватизации муниципального имущества, указанного в приложении № 1 к настоящему постановлению, </w:t>
      </w:r>
      <w:r>
        <w:rPr>
          <w:rFonts w:ascii="Times New Roman" w:hAnsi="Times New Roman" w:cs="Times New Roman"/>
          <w:sz w:val="24"/>
        </w:rPr>
        <w:t>посредством публичного предложения</w:t>
      </w:r>
      <w:r w:rsidRPr="00A2658F">
        <w:rPr>
          <w:rFonts w:ascii="Times New Roman" w:hAnsi="Times New Roman" w:cs="Times New Roman"/>
          <w:sz w:val="24"/>
        </w:rPr>
        <w:t>, согласно приложению № 2.</w:t>
      </w:r>
    </w:p>
    <w:p w:rsidR="00287964" w:rsidRPr="00A2658F" w:rsidRDefault="00287964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</w:t>
      </w:r>
      <w:r w:rsidRPr="00A2658F">
        <w:rPr>
          <w:rFonts w:ascii="Times New Roman" w:hAnsi="Times New Roman" w:cs="Times New Roman"/>
          <w:sz w:val="24"/>
        </w:rPr>
        <w:t>Комитет</w:t>
      </w:r>
      <w:r>
        <w:rPr>
          <w:rFonts w:ascii="Times New Roman" w:hAnsi="Times New Roman" w:cs="Times New Roman"/>
          <w:sz w:val="24"/>
        </w:rPr>
        <w:t>у</w:t>
      </w:r>
      <w:r w:rsidRPr="00A2658F">
        <w:rPr>
          <w:rFonts w:ascii="Times New Roman" w:hAnsi="Times New Roman" w:cs="Times New Roman"/>
          <w:sz w:val="24"/>
        </w:rPr>
        <w:t xml:space="preserve"> по управлению муниципальным имуществом Унечского района выступить в установленном порядке продавцом муниципального имущества, указанного в приложении № 1 к  данному постановлению, и обеспечить организацию и проведение процедур по его приватизации, в соответствии с требованиями действующего законодательства.</w:t>
      </w:r>
    </w:p>
    <w:p w:rsidR="00287964" w:rsidRPr="00A2658F" w:rsidRDefault="00287964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Pr="00A2658F">
        <w:rPr>
          <w:rFonts w:ascii="Times New Roman" w:hAnsi="Times New Roman" w:cs="Times New Roman"/>
          <w:sz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«Интернет»</w:t>
      </w:r>
      <w:r>
        <w:rPr>
          <w:rFonts w:ascii="Times New Roman" w:hAnsi="Times New Roman" w:cs="Times New Roman"/>
          <w:sz w:val="24"/>
        </w:rPr>
        <w:t xml:space="preserve"> 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unradm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r w:rsidRPr="00A2658F">
        <w:rPr>
          <w:rFonts w:ascii="Times New Roman" w:hAnsi="Times New Roman" w:cs="Times New Roman"/>
          <w:sz w:val="24"/>
        </w:rPr>
        <w:t xml:space="preserve">, на официальном сайте Российской Федерации в сети «Интернет» для размещения информации о проведении торгов 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torgi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gov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</w:p>
    <w:p w:rsidR="00287964" w:rsidRPr="00A2658F" w:rsidRDefault="00287964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Pr="00A2658F">
        <w:rPr>
          <w:rFonts w:ascii="Times New Roman" w:hAnsi="Times New Roman" w:cs="Times New Roman"/>
          <w:sz w:val="24"/>
        </w:rPr>
        <w:t>Постановление вступает в силу с момента официального опубликования.</w:t>
      </w:r>
    </w:p>
    <w:p w:rsidR="00287964" w:rsidRDefault="00287964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Pr="00953D1E">
        <w:rPr>
          <w:rFonts w:ascii="Times New Roman" w:hAnsi="Times New Roman" w:cs="Times New Roman"/>
          <w:sz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:rsidR="00287964" w:rsidRPr="00A2658F" w:rsidRDefault="00287964" w:rsidP="008B504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</w:rPr>
        <w:t>Таранова Ф.Н.</w:t>
      </w:r>
    </w:p>
    <w:tbl>
      <w:tblPr>
        <w:tblW w:w="5041" w:type="pct"/>
        <w:tblLook w:val="01E0"/>
      </w:tblPr>
      <w:tblGrid>
        <w:gridCol w:w="7835"/>
        <w:gridCol w:w="2671"/>
      </w:tblGrid>
      <w:tr w:rsidR="00287964" w:rsidRPr="00A2658F" w:rsidTr="00F37C3F">
        <w:tc>
          <w:tcPr>
            <w:tcW w:w="3729" w:type="pct"/>
          </w:tcPr>
          <w:p w:rsidR="00287964" w:rsidRPr="00A2658F" w:rsidRDefault="00287964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64" w:rsidRDefault="00287964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64" w:rsidRPr="00A2658F" w:rsidRDefault="00287964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1271" w:type="pct"/>
          </w:tcPr>
          <w:p w:rsidR="00287964" w:rsidRPr="00A2658F" w:rsidRDefault="00287964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64" w:rsidRDefault="00287964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64" w:rsidRPr="00A2658F" w:rsidRDefault="00287964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</w:tbl>
    <w:p w:rsidR="00287964" w:rsidRDefault="00287964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287964" w:rsidRDefault="00287964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:rsidR="00287964" w:rsidRDefault="00287964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287964" w:rsidRDefault="00287964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287964" w:rsidRDefault="00287964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287964" w:rsidRDefault="00287964">
      <w:pPr>
        <w:spacing w:line="240" w:lineRule="auto"/>
      </w:pPr>
      <w:r>
        <w:br w:type="page"/>
      </w:r>
    </w:p>
    <w:p w:rsidR="00287964" w:rsidRPr="005724B2" w:rsidRDefault="00287964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1</w:t>
      </w:r>
    </w:p>
    <w:p w:rsidR="00287964" w:rsidRPr="005724B2" w:rsidRDefault="00287964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287964" w:rsidRPr="005724B2" w:rsidRDefault="00287964" w:rsidP="001A4A89">
      <w:pPr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</w:t>
      </w:r>
      <w:r w:rsidRPr="005724B2">
        <w:rPr>
          <w:rFonts w:ascii="Times New Roman" w:hAnsi="Times New Roman" w:cs="Times New Roman"/>
          <w:sz w:val="24"/>
        </w:rPr>
        <w:t>Унечского района  от</w:t>
      </w:r>
      <w:r>
        <w:rPr>
          <w:rFonts w:ascii="Times New Roman" w:hAnsi="Times New Roman" w:cs="Times New Roman"/>
          <w:sz w:val="24"/>
        </w:rPr>
        <w:t xml:space="preserve"> 05.02.2019г.</w:t>
      </w:r>
      <w:r w:rsidRPr="005724B2">
        <w:rPr>
          <w:rFonts w:ascii="Times New Roman" w:hAnsi="Times New Roman" w:cs="Times New Roman"/>
          <w:sz w:val="24"/>
        </w:rPr>
        <w:t xml:space="preserve"> № </w:t>
      </w:r>
      <w:r>
        <w:rPr>
          <w:rFonts w:ascii="Times New Roman" w:hAnsi="Times New Roman" w:cs="Times New Roman"/>
          <w:sz w:val="24"/>
        </w:rPr>
        <w:t>30</w:t>
      </w:r>
    </w:p>
    <w:p w:rsidR="00287964" w:rsidRDefault="00287964" w:rsidP="001A4A89"/>
    <w:p w:rsidR="00287964" w:rsidRDefault="00287964" w:rsidP="001A4A89"/>
    <w:p w:rsidR="00287964" w:rsidRDefault="00287964" w:rsidP="001A4A89"/>
    <w:p w:rsidR="00287964" w:rsidRPr="004434E8" w:rsidRDefault="00287964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287964" w:rsidRPr="003D6C55" w:rsidRDefault="00287964" w:rsidP="002B36B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приватизации</w:t>
      </w:r>
      <w:r w:rsidRPr="00443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287964" w:rsidRDefault="00287964" w:rsidP="001A4A89"/>
    <w:p w:rsidR="00287964" w:rsidRDefault="00287964" w:rsidP="001A4A89"/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236"/>
        <w:gridCol w:w="2694"/>
      </w:tblGrid>
      <w:tr w:rsidR="00287964" w:rsidRPr="00487994" w:rsidTr="000C2C7C">
        <w:tc>
          <w:tcPr>
            <w:tcW w:w="709" w:type="dxa"/>
            <w:vAlign w:val="center"/>
          </w:tcPr>
          <w:p w:rsidR="00287964" w:rsidRPr="004434E8" w:rsidRDefault="00287964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287964" w:rsidRPr="004434E8" w:rsidRDefault="00287964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6236" w:type="dxa"/>
            <w:vAlign w:val="center"/>
          </w:tcPr>
          <w:p w:rsidR="00287964" w:rsidRPr="004434E8" w:rsidRDefault="00287964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694" w:type="dxa"/>
            <w:vAlign w:val="center"/>
          </w:tcPr>
          <w:p w:rsidR="00287964" w:rsidRPr="004434E8" w:rsidRDefault="00287964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:rsidR="00287964" w:rsidRPr="004434E8" w:rsidRDefault="00287964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287964" w:rsidRPr="00487994" w:rsidTr="000C2C7C">
        <w:trPr>
          <w:trHeight w:val="1380"/>
        </w:trPr>
        <w:tc>
          <w:tcPr>
            <w:tcW w:w="709" w:type="dxa"/>
          </w:tcPr>
          <w:p w:rsidR="00287964" w:rsidRPr="00954830" w:rsidRDefault="00287964" w:rsidP="00244AAE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236" w:type="dxa"/>
          </w:tcPr>
          <w:p w:rsidR="00287964" w:rsidRPr="00954830" w:rsidRDefault="00287964" w:rsidP="00244AAE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Нежилое помещение, </w:t>
            </w:r>
          </w:p>
          <w:p w:rsidR="00287964" w:rsidRDefault="00287964" w:rsidP="00244AA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назначение: нежилое, этаж 1, общая площадь </w:t>
            </w:r>
            <w:r>
              <w:rPr>
                <w:rFonts w:ascii="Times New Roman" w:hAnsi="Times New Roman" w:cs="Times New Roman"/>
                <w:sz w:val="24"/>
              </w:rPr>
              <w:t>11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кв.м., </w:t>
            </w:r>
          </w:p>
          <w:p w:rsidR="00287964" w:rsidRPr="00954830" w:rsidRDefault="00287964" w:rsidP="00244AAE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</w:rPr>
              <w:t>430426:109</w:t>
            </w:r>
          </w:p>
        </w:tc>
        <w:tc>
          <w:tcPr>
            <w:tcW w:w="2694" w:type="dxa"/>
            <w:vAlign w:val="center"/>
          </w:tcPr>
          <w:p w:rsidR="00287964" w:rsidRPr="00954830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:rsidR="00287964" w:rsidRPr="00954830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Унечский район,</w:t>
            </w:r>
          </w:p>
          <w:p w:rsidR="00287964" w:rsidRPr="00954830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г. Унеча,</w:t>
            </w:r>
          </w:p>
          <w:p w:rsidR="00287964" w:rsidRPr="00954830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</w:rPr>
              <w:t>Строителей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</w:p>
          <w:p w:rsidR="00287964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954830">
              <w:rPr>
                <w:rFonts w:ascii="Times New Roman" w:hAnsi="Times New Roman" w:cs="Times New Roman"/>
                <w:sz w:val="24"/>
              </w:rPr>
              <w:t>, по</w:t>
            </w:r>
            <w:r>
              <w:rPr>
                <w:rFonts w:ascii="Times New Roman" w:hAnsi="Times New Roman" w:cs="Times New Roman"/>
                <w:sz w:val="24"/>
              </w:rPr>
              <w:t>мещение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287964" w:rsidRPr="00954830" w:rsidRDefault="00287964" w:rsidP="00244AAE">
            <w:pPr>
              <w:pStyle w:val="NoSpacing"/>
              <w:jc w:val="center"/>
              <w:rPr>
                <w:lang w:eastAsia="ar-SA"/>
              </w:rPr>
            </w:pPr>
          </w:p>
        </w:tc>
      </w:tr>
      <w:tr w:rsidR="00287964" w:rsidRPr="00487994" w:rsidTr="000C2C7C">
        <w:trPr>
          <w:trHeight w:val="1380"/>
        </w:trPr>
        <w:tc>
          <w:tcPr>
            <w:tcW w:w="709" w:type="dxa"/>
          </w:tcPr>
          <w:p w:rsidR="00287964" w:rsidRPr="00954830" w:rsidRDefault="00287964" w:rsidP="00244AAE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236" w:type="dxa"/>
          </w:tcPr>
          <w:p w:rsidR="00287964" w:rsidRDefault="00287964" w:rsidP="00244AA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287964" w:rsidRDefault="00287964" w:rsidP="00244AA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этаж 1, общая площадь 44,7 кв.м.,</w:t>
            </w:r>
          </w:p>
          <w:p w:rsidR="00287964" w:rsidRPr="00954830" w:rsidRDefault="00287964" w:rsidP="00244AA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32:27:0430411:132</w:t>
            </w:r>
          </w:p>
        </w:tc>
        <w:tc>
          <w:tcPr>
            <w:tcW w:w="2694" w:type="dxa"/>
            <w:vAlign w:val="center"/>
          </w:tcPr>
          <w:p w:rsidR="00287964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</w:t>
            </w:r>
          </w:p>
          <w:p w:rsidR="00287964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287964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Малиновского, </w:t>
            </w:r>
          </w:p>
          <w:p w:rsidR="00287964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8, пом. 3</w:t>
            </w:r>
          </w:p>
          <w:p w:rsidR="00287964" w:rsidRPr="00954830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87964" w:rsidRPr="00487994" w:rsidTr="00C85B9E">
        <w:trPr>
          <w:trHeight w:val="1380"/>
        </w:trPr>
        <w:tc>
          <w:tcPr>
            <w:tcW w:w="709" w:type="dxa"/>
          </w:tcPr>
          <w:p w:rsidR="00287964" w:rsidRDefault="00287964" w:rsidP="00244AAE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236" w:type="dxa"/>
          </w:tcPr>
          <w:p w:rsidR="00287964" w:rsidRDefault="00287964" w:rsidP="00244AA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287964" w:rsidRDefault="00287964" w:rsidP="00244AA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этаж 1, общая площадь 36,5 кв.м.,</w:t>
            </w:r>
          </w:p>
          <w:p w:rsidR="00287964" w:rsidRDefault="00287964" w:rsidP="00244AA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32:27:0430502:327</w:t>
            </w:r>
          </w:p>
        </w:tc>
        <w:tc>
          <w:tcPr>
            <w:tcW w:w="2694" w:type="dxa"/>
          </w:tcPr>
          <w:p w:rsidR="00287964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Брянская область, Унечский район,</w:t>
            </w:r>
          </w:p>
          <w:p w:rsidR="00287964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287964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Залинейная,</w:t>
            </w:r>
          </w:p>
          <w:p w:rsidR="00287964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1, пом. 2</w:t>
            </w:r>
          </w:p>
          <w:p w:rsidR="00287964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87964" w:rsidRPr="00487994" w:rsidTr="00C85B9E">
        <w:trPr>
          <w:trHeight w:val="1380"/>
        </w:trPr>
        <w:tc>
          <w:tcPr>
            <w:tcW w:w="709" w:type="dxa"/>
          </w:tcPr>
          <w:p w:rsidR="00287964" w:rsidRDefault="00287964" w:rsidP="00244AAE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236" w:type="dxa"/>
          </w:tcPr>
          <w:p w:rsidR="00287964" w:rsidRDefault="00287964" w:rsidP="00244AA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287964" w:rsidRDefault="00287964" w:rsidP="00244AA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этаж 1, общая площадь 37,6 кв.м.,</w:t>
            </w:r>
          </w:p>
          <w:p w:rsidR="00287964" w:rsidRDefault="00287964" w:rsidP="00244AA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32:27:0430502:330</w:t>
            </w:r>
          </w:p>
        </w:tc>
        <w:tc>
          <w:tcPr>
            <w:tcW w:w="2694" w:type="dxa"/>
          </w:tcPr>
          <w:p w:rsidR="00287964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Брянская область, Унечский район,</w:t>
            </w:r>
          </w:p>
          <w:p w:rsidR="00287964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287964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Залинейная,</w:t>
            </w:r>
          </w:p>
          <w:p w:rsidR="00287964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1, пом. 4</w:t>
            </w:r>
          </w:p>
          <w:p w:rsidR="00287964" w:rsidRDefault="00287964" w:rsidP="00244A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87964" w:rsidRDefault="00287964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87964" w:rsidRDefault="00287964" w:rsidP="001A4A89"/>
    <w:p w:rsidR="00287964" w:rsidRDefault="00287964">
      <w:pPr>
        <w:spacing w:line="240" w:lineRule="auto"/>
        <w:rPr>
          <w:rFonts w:ascii="Times New Roman" w:hAnsi="Times New Roman" w:cs="Times New Roman"/>
          <w:b/>
          <w:bCs/>
          <w:kern w:val="32"/>
          <w:sz w:val="32"/>
          <w:szCs w:val="32"/>
        </w:rPr>
      </w:pPr>
    </w:p>
    <w:p w:rsidR="00287964" w:rsidRDefault="00287964" w:rsidP="001A4A89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</w:rPr>
        <w:sectPr w:rsidR="00287964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287964" w:rsidRPr="005724B2" w:rsidRDefault="00287964" w:rsidP="003D27C7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</w:t>
      </w:r>
      <w:r w:rsidRPr="0095483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:rsidR="00287964" w:rsidRPr="005724B2" w:rsidRDefault="00287964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287964" w:rsidRDefault="00287964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Унечского района  от </w:t>
      </w:r>
      <w:r>
        <w:rPr>
          <w:rFonts w:ascii="Times New Roman" w:hAnsi="Times New Roman" w:cs="Times New Roman"/>
          <w:sz w:val="24"/>
        </w:rPr>
        <w:t xml:space="preserve">05.02.2019г.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>
        <w:rPr>
          <w:rFonts w:ascii="Times New Roman" w:hAnsi="Times New Roman" w:cs="Times New Roman"/>
          <w:sz w:val="24"/>
        </w:rPr>
        <w:t>30</w:t>
      </w:r>
    </w:p>
    <w:p w:rsidR="00287964" w:rsidRDefault="00287964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287964" w:rsidRDefault="00287964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287964" w:rsidRDefault="00287964" w:rsidP="003D27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Условия приватизации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  <w:r w:rsidRPr="006D43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7964" w:rsidRPr="006D4305" w:rsidRDefault="00287964" w:rsidP="003D27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964" w:rsidRPr="00151C64" w:rsidRDefault="00287964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024"/>
        <w:gridCol w:w="2079"/>
        <w:gridCol w:w="2552"/>
        <w:gridCol w:w="2126"/>
        <w:gridCol w:w="2410"/>
        <w:gridCol w:w="2119"/>
      </w:tblGrid>
      <w:tr w:rsidR="00287964" w:rsidRPr="006D4305" w:rsidTr="00DA032B">
        <w:tc>
          <w:tcPr>
            <w:tcW w:w="567" w:type="dxa"/>
          </w:tcPr>
          <w:p w:rsidR="00287964" w:rsidRPr="00CD4E2C" w:rsidRDefault="00287964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№</w:t>
            </w:r>
          </w:p>
          <w:p w:rsidR="00287964" w:rsidRPr="00CD4E2C" w:rsidRDefault="00287964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3024" w:type="dxa"/>
          </w:tcPr>
          <w:p w:rsidR="00287964" w:rsidRPr="00CD4E2C" w:rsidRDefault="00287964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287964" w:rsidRPr="00CD4E2C" w:rsidRDefault="00287964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 xml:space="preserve">муниципального </w:t>
            </w:r>
          </w:p>
          <w:p w:rsidR="00287964" w:rsidRPr="00CD4E2C" w:rsidRDefault="00287964" w:rsidP="00454B40">
            <w:pPr>
              <w:spacing w:line="240" w:lineRule="auto"/>
              <w:jc w:val="center"/>
              <w:rPr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2079" w:type="dxa"/>
          </w:tcPr>
          <w:p w:rsidR="00287964" w:rsidRPr="00CD4E2C" w:rsidRDefault="00287964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 xml:space="preserve">Цена первоначального предложения,  </w:t>
            </w:r>
          </w:p>
          <w:p w:rsidR="00287964" w:rsidRPr="00CD4E2C" w:rsidRDefault="00287964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руб.</w:t>
            </w:r>
          </w:p>
          <w:p w:rsidR="00287964" w:rsidRPr="00CD4E2C" w:rsidRDefault="00287964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87964" w:rsidRPr="00CD4E2C" w:rsidRDefault="00287964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87964" w:rsidRPr="00CD4E2C" w:rsidRDefault="00287964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87964" w:rsidRPr="00CD4E2C" w:rsidRDefault="00287964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87964" w:rsidRPr="00CD4E2C" w:rsidRDefault="00287964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</w:tcPr>
          <w:p w:rsidR="00287964" w:rsidRPr="00CD4E2C" w:rsidRDefault="00287964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 xml:space="preserve">Величина снижения  цены первоначального предложения  («шаг понижения»),  10%,  </w:t>
            </w:r>
          </w:p>
          <w:p w:rsidR="00287964" w:rsidRPr="00CD4E2C" w:rsidRDefault="00287964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руб.</w:t>
            </w:r>
          </w:p>
        </w:tc>
        <w:tc>
          <w:tcPr>
            <w:tcW w:w="2126" w:type="dxa"/>
          </w:tcPr>
          <w:p w:rsidR="00287964" w:rsidRPr="00CD4E2C" w:rsidRDefault="00287964" w:rsidP="00454B4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Величина повышения  цены («шаг аукциона») – 50% «шага понижения»</w:t>
            </w:r>
          </w:p>
          <w:p w:rsidR="00287964" w:rsidRPr="00CD4E2C" w:rsidRDefault="00287964" w:rsidP="00454B4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руб.</w:t>
            </w:r>
          </w:p>
        </w:tc>
        <w:tc>
          <w:tcPr>
            <w:tcW w:w="2410" w:type="dxa"/>
          </w:tcPr>
          <w:p w:rsidR="00287964" w:rsidRPr="00CD4E2C" w:rsidRDefault="00287964" w:rsidP="00454B4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Минимальная  цена  предложения,  по  которой может быть продано</w:t>
            </w:r>
          </w:p>
          <w:p w:rsidR="00287964" w:rsidRPr="00CD4E2C" w:rsidRDefault="00287964" w:rsidP="00454B4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муниципальное  имущество  (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CD4E2C">
              <w:rPr>
                <w:rFonts w:ascii="Times New Roman" w:hAnsi="Times New Roman" w:cs="Times New Roman"/>
                <w:sz w:val="24"/>
              </w:rPr>
              <w:t>цена отсечения</w:t>
            </w:r>
            <w:r>
              <w:rPr>
                <w:rFonts w:ascii="Times New Roman" w:hAnsi="Times New Roman" w:cs="Times New Roman"/>
                <w:sz w:val="24"/>
              </w:rPr>
              <w:t>"</w:t>
            </w:r>
            <w:r w:rsidRPr="00CD4E2C">
              <w:rPr>
                <w:rFonts w:ascii="Times New Roman" w:hAnsi="Times New Roman" w:cs="Times New Roman"/>
                <w:sz w:val="24"/>
              </w:rPr>
              <w:t xml:space="preserve">) –   50 % , </w:t>
            </w:r>
          </w:p>
          <w:p w:rsidR="00287964" w:rsidRPr="00CD4E2C" w:rsidRDefault="00287964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руб.</w:t>
            </w:r>
          </w:p>
        </w:tc>
        <w:tc>
          <w:tcPr>
            <w:tcW w:w="2119" w:type="dxa"/>
          </w:tcPr>
          <w:p w:rsidR="00287964" w:rsidRPr="00CD4E2C" w:rsidRDefault="00287964" w:rsidP="00CD4E2C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 xml:space="preserve">Задаток в размере 20% начальной цены продажи муниципального имущества, </w:t>
            </w:r>
          </w:p>
          <w:p w:rsidR="00287964" w:rsidRPr="000A5B99" w:rsidRDefault="00287964" w:rsidP="00CD4E2C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руб.</w:t>
            </w:r>
          </w:p>
        </w:tc>
      </w:tr>
      <w:tr w:rsidR="00287964" w:rsidRPr="006D4305" w:rsidTr="00DA032B">
        <w:trPr>
          <w:trHeight w:val="1111"/>
        </w:trPr>
        <w:tc>
          <w:tcPr>
            <w:tcW w:w="567" w:type="dxa"/>
          </w:tcPr>
          <w:p w:rsidR="00287964" w:rsidRPr="00BF7966" w:rsidRDefault="00287964" w:rsidP="00454B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796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024" w:type="dxa"/>
          </w:tcPr>
          <w:p w:rsidR="00287964" w:rsidRDefault="00287964" w:rsidP="009C58A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0A5B99">
              <w:rPr>
                <w:rFonts w:ascii="Times New Roman" w:hAnsi="Times New Roman" w:cs="Times New Roman"/>
                <w:sz w:val="24"/>
              </w:rPr>
              <w:t>расположенн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0A5B99">
              <w:rPr>
                <w:rFonts w:ascii="Times New Roman" w:hAnsi="Times New Roman" w:cs="Times New Roman"/>
                <w:sz w:val="24"/>
              </w:rPr>
              <w:t xml:space="preserve">е по адресу: </w:t>
            </w: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г. Унеча, </w:t>
            </w:r>
          </w:p>
          <w:p w:rsidR="00287964" w:rsidRPr="00BF7966" w:rsidRDefault="00287964" w:rsidP="00454B4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</w:rPr>
              <w:t>ул. Строителей, д. 8, помещение 2</w:t>
            </w:r>
          </w:p>
        </w:tc>
        <w:tc>
          <w:tcPr>
            <w:tcW w:w="2079" w:type="dxa"/>
          </w:tcPr>
          <w:p w:rsidR="00287964" w:rsidRPr="00BF7966" w:rsidRDefault="00287964" w:rsidP="009C58A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  <w:r w:rsidRPr="004434E8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  <w:r w:rsidRPr="004434E8">
              <w:rPr>
                <w:rFonts w:ascii="Times New Roman" w:hAnsi="Times New Roman" w:cs="Times New Roman"/>
                <w:sz w:val="24"/>
              </w:rPr>
              <w:t>00,0</w:t>
            </w:r>
          </w:p>
        </w:tc>
        <w:tc>
          <w:tcPr>
            <w:tcW w:w="2552" w:type="dxa"/>
          </w:tcPr>
          <w:p w:rsidR="00287964" w:rsidRPr="000A5B99" w:rsidRDefault="00287964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5 490,0</w:t>
            </w:r>
          </w:p>
        </w:tc>
        <w:tc>
          <w:tcPr>
            <w:tcW w:w="2126" w:type="dxa"/>
          </w:tcPr>
          <w:p w:rsidR="00287964" w:rsidRPr="000A5B99" w:rsidRDefault="00287964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2 745,0</w:t>
            </w:r>
          </w:p>
        </w:tc>
        <w:tc>
          <w:tcPr>
            <w:tcW w:w="2410" w:type="dxa"/>
          </w:tcPr>
          <w:p w:rsidR="00287964" w:rsidRPr="000A5B99" w:rsidRDefault="00287964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27 450,0</w:t>
            </w:r>
          </w:p>
        </w:tc>
        <w:tc>
          <w:tcPr>
            <w:tcW w:w="2119" w:type="dxa"/>
          </w:tcPr>
          <w:p w:rsidR="00287964" w:rsidRDefault="00287964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10 980,0</w:t>
            </w:r>
          </w:p>
        </w:tc>
      </w:tr>
      <w:tr w:rsidR="00287964" w:rsidRPr="006D4305" w:rsidTr="00DA032B">
        <w:trPr>
          <w:trHeight w:val="1111"/>
        </w:trPr>
        <w:tc>
          <w:tcPr>
            <w:tcW w:w="567" w:type="dxa"/>
          </w:tcPr>
          <w:p w:rsidR="00287964" w:rsidRPr="00BF7966" w:rsidRDefault="00287964" w:rsidP="00454B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796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024" w:type="dxa"/>
          </w:tcPr>
          <w:p w:rsidR="00287964" w:rsidRDefault="00287964" w:rsidP="009C58A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A5B99">
              <w:rPr>
                <w:rFonts w:ascii="Times New Roman" w:hAnsi="Times New Roman" w:cs="Times New Roman"/>
                <w:sz w:val="24"/>
              </w:rPr>
              <w:t>расположенн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0A5B99">
              <w:rPr>
                <w:rFonts w:ascii="Times New Roman" w:hAnsi="Times New Roman" w:cs="Times New Roman"/>
                <w:sz w:val="24"/>
              </w:rPr>
              <w:t xml:space="preserve">е по адресу: </w:t>
            </w: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г. Унеча, </w:t>
            </w:r>
          </w:p>
          <w:p w:rsidR="00287964" w:rsidRPr="00BF7966" w:rsidRDefault="00287964" w:rsidP="009C58A4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</w:rPr>
              <w:t>ул. Малиновского,             д. 8, пом. 3</w:t>
            </w:r>
          </w:p>
        </w:tc>
        <w:tc>
          <w:tcPr>
            <w:tcW w:w="2079" w:type="dxa"/>
          </w:tcPr>
          <w:p w:rsidR="00287964" w:rsidRPr="00BF7966" w:rsidRDefault="00287964" w:rsidP="00CD4E2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</w:rPr>
              <w:t>174 100</w:t>
            </w:r>
            <w:r w:rsidRPr="004434E8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2552" w:type="dxa"/>
          </w:tcPr>
          <w:p w:rsidR="00287964" w:rsidRPr="000A5B99" w:rsidRDefault="00287964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17 410,0</w:t>
            </w:r>
          </w:p>
        </w:tc>
        <w:tc>
          <w:tcPr>
            <w:tcW w:w="2126" w:type="dxa"/>
          </w:tcPr>
          <w:p w:rsidR="00287964" w:rsidRPr="000A5B99" w:rsidRDefault="00287964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8 705,0</w:t>
            </w:r>
          </w:p>
        </w:tc>
        <w:tc>
          <w:tcPr>
            <w:tcW w:w="2410" w:type="dxa"/>
          </w:tcPr>
          <w:p w:rsidR="00287964" w:rsidRPr="000A5B99" w:rsidRDefault="00287964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87 050,0</w:t>
            </w:r>
          </w:p>
        </w:tc>
        <w:tc>
          <w:tcPr>
            <w:tcW w:w="2119" w:type="dxa"/>
          </w:tcPr>
          <w:p w:rsidR="00287964" w:rsidRPr="000A5B99" w:rsidRDefault="00287964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34 820,0</w:t>
            </w:r>
          </w:p>
        </w:tc>
      </w:tr>
      <w:tr w:rsidR="00287964" w:rsidRPr="006D4305" w:rsidTr="00DA032B">
        <w:trPr>
          <w:trHeight w:val="1111"/>
        </w:trPr>
        <w:tc>
          <w:tcPr>
            <w:tcW w:w="567" w:type="dxa"/>
          </w:tcPr>
          <w:p w:rsidR="00287964" w:rsidRPr="00BF7966" w:rsidRDefault="00287964" w:rsidP="00454B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024" w:type="dxa"/>
          </w:tcPr>
          <w:p w:rsidR="00287964" w:rsidRDefault="00287964" w:rsidP="00DA032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Нежилое помещение, расположенное по адресу: Брянская область, Унечский район, г. Унеча, </w:t>
            </w:r>
          </w:p>
          <w:p w:rsidR="00287964" w:rsidRDefault="00287964" w:rsidP="00DA032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Залинейная, д. 1, пом. 2</w:t>
            </w:r>
          </w:p>
        </w:tc>
        <w:tc>
          <w:tcPr>
            <w:tcW w:w="2079" w:type="dxa"/>
          </w:tcPr>
          <w:p w:rsidR="00287964" w:rsidRDefault="00287964" w:rsidP="00CD4E2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129 700,0</w:t>
            </w:r>
          </w:p>
        </w:tc>
        <w:tc>
          <w:tcPr>
            <w:tcW w:w="2552" w:type="dxa"/>
          </w:tcPr>
          <w:p w:rsidR="00287964" w:rsidRDefault="00287964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12 970,0</w:t>
            </w:r>
          </w:p>
        </w:tc>
        <w:tc>
          <w:tcPr>
            <w:tcW w:w="2126" w:type="dxa"/>
          </w:tcPr>
          <w:p w:rsidR="00287964" w:rsidRDefault="00287964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6 485,0</w:t>
            </w:r>
          </w:p>
        </w:tc>
        <w:tc>
          <w:tcPr>
            <w:tcW w:w="2410" w:type="dxa"/>
          </w:tcPr>
          <w:p w:rsidR="00287964" w:rsidRDefault="00287964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64 850,0</w:t>
            </w:r>
          </w:p>
        </w:tc>
        <w:tc>
          <w:tcPr>
            <w:tcW w:w="2119" w:type="dxa"/>
          </w:tcPr>
          <w:p w:rsidR="00287964" w:rsidRDefault="00287964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25 940,0</w:t>
            </w:r>
          </w:p>
        </w:tc>
      </w:tr>
      <w:tr w:rsidR="00287964" w:rsidRPr="006D4305" w:rsidTr="00DA032B">
        <w:trPr>
          <w:trHeight w:val="1111"/>
        </w:trPr>
        <w:tc>
          <w:tcPr>
            <w:tcW w:w="567" w:type="dxa"/>
          </w:tcPr>
          <w:p w:rsidR="00287964" w:rsidRDefault="00287964" w:rsidP="00454B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024" w:type="dxa"/>
          </w:tcPr>
          <w:p w:rsidR="00287964" w:rsidRDefault="00287964" w:rsidP="00DA032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Нежилое помещение, расположенное по адресу: Брянская область, Унечский район, г. Унеча, </w:t>
            </w:r>
          </w:p>
          <w:p w:rsidR="00287964" w:rsidRDefault="00287964" w:rsidP="00DA032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Залинейная, д. 1, пом. 4</w:t>
            </w:r>
          </w:p>
        </w:tc>
        <w:tc>
          <w:tcPr>
            <w:tcW w:w="2079" w:type="dxa"/>
          </w:tcPr>
          <w:p w:rsidR="00287964" w:rsidRDefault="00287964" w:rsidP="00CD4E2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133 600,0</w:t>
            </w:r>
          </w:p>
        </w:tc>
        <w:tc>
          <w:tcPr>
            <w:tcW w:w="2552" w:type="dxa"/>
          </w:tcPr>
          <w:p w:rsidR="00287964" w:rsidRDefault="00287964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13 360,0</w:t>
            </w:r>
          </w:p>
        </w:tc>
        <w:tc>
          <w:tcPr>
            <w:tcW w:w="2126" w:type="dxa"/>
          </w:tcPr>
          <w:p w:rsidR="00287964" w:rsidRDefault="00287964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6 680,0</w:t>
            </w:r>
          </w:p>
        </w:tc>
        <w:tc>
          <w:tcPr>
            <w:tcW w:w="2410" w:type="dxa"/>
          </w:tcPr>
          <w:p w:rsidR="00287964" w:rsidRDefault="00287964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66 800,0</w:t>
            </w:r>
          </w:p>
        </w:tc>
        <w:tc>
          <w:tcPr>
            <w:tcW w:w="2119" w:type="dxa"/>
          </w:tcPr>
          <w:p w:rsidR="00287964" w:rsidRDefault="00287964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26 720,0</w:t>
            </w:r>
          </w:p>
        </w:tc>
      </w:tr>
    </w:tbl>
    <w:p w:rsidR="00287964" w:rsidRDefault="00287964" w:rsidP="003D27C7">
      <w:pPr>
        <w:spacing w:line="240" w:lineRule="auto"/>
        <w:jc w:val="center"/>
      </w:pPr>
    </w:p>
    <w:sectPr w:rsidR="00287964" w:rsidSect="000A5B99">
      <w:pgSz w:w="16838" w:h="11906" w:orient="landscape" w:code="9"/>
      <w:pgMar w:top="993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175AB"/>
    <w:rsid w:val="000268BB"/>
    <w:rsid w:val="00040C7E"/>
    <w:rsid w:val="00044625"/>
    <w:rsid w:val="00044AC7"/>
    <w:rsid w:val="00046A47"/>
    <w:rsid w:val="00046B6F"/>
    <w:rsid w:val="00051022"/>
    <w:rsid w:val="000517C9"/>
    <w:rsid w:val="000543A2"/>
    <w:rsid w:val="00061065"/>
    <w:rsid w:val="00067418"/>
    <w:rsid w:val="00070BD0"/>
    <w:rsid w:val="00082D98"/>
    <w:rsid w:val="000849F8"/>
    <w:rsid w:val="00092934"/>
    <w:rsid w:val="000A05B8"/>
    <w:rsid w:val="000A5B99"/>
    <w:rsid w:val="000A608A"/>
    <w:rsid w:val="000B52BC"/>
    <w:rsid w:val="000C2C7C"/>
    <w:rsid w:val="000C707C"/>
    <w:rsid w:val="000E0CA2"/>
    <w:rsid w:val="000E1710"/>
    <w:rsid w:val="000F291F"/>
    <w:rsid w:val="000F6214"/>
    <w:rsid w:val="000F6FC6"/>
    <w:rsid w:val="00111A96"/>
    <w:rsid w:val="001213E8"/>
    <w:rsid w:val="00121CC6"/>
    <w:rsid w:val="00125DDB"/>
    <w:rsid w:val="001304DE"/>
    <w:rsid w:val="00131873"/>
    <w:rsid w:val="0013616C"/>
    <w:rsid w:val="00136660"/>
    <w:rsid w:val="00151C64"/>
    <w:rsid w:val="0015385F"/>
    <w:rsid w:val="00160E71"/>
    <w:rsid w:val="0016411F"/>
    <w:rsid w:val="001655AE"/>
    <w:rsid w:val="0016718D"/>
    <w:rsid w:val="00177ECE"/>
    <w:rsid w:val="001A12B4"/>
    <w:rsid w:val="001A4A89"/>
    <w:rsid w:val="001A74C1"/>
    <w:rsid w:val="001B057E"/>
    <w:rsid w:val="001B1D5F"/>
    <w:rsid w:val="001B3AFA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22FBB"/>
    <w:rsid w:val="00244AAE"/>
    <w:rsid w:val="00287964"/>
    <w:rsid w:val="0029620E"/>
    <w:rsid w:val="002A2867"/>
    <w:rsid w:val="002A57C1"/>
    <w:rsid w:val="002A6E0B"/>
    <w:rsid w:val="002B047F"/>
    <w:rsid w:val="002B36BF"/>
    <w:rsid w:val="002D51AC"/>
    <w:rsid w:val="002E0244"/>
    <w:rsid w:val="002E30A6"/>
    <w:rsid w:val="002E3FC9"/>
    <w:rsid w:val="002F6F24"/>
    <w:rsid w:val="0030201E"/>
    <w:rsid w:val="00305C4B"/>
    <w:rsid w:val="003067D1"/>
    <w:rsid w:val="00323B16"/>
    <w:rsid w:val="00327950"/>
    <w:rsid w:val="003310E0"/>
    <w:rsid w:val="00336374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B77B7"/>
    <w:rsid w:val="003B7CA8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F1B23"/>
    <w:rsid w:val="0040327E"/>
    <w:rsid w:val="004102CE"/>
    <w:rsid w:val="00411C86"/>
    <w:rsid w:val="004342EA"/>
    <w:rsid w:val="004434E8"/>
    <w:rsid w:val="00450D99"/>
    <w:rsid w:val="004521A3"/>
    <w:rsid w:val="00454B40"/>
    <w:rsid w:val="00463E35"/>
    <w:rsid w:val="0046513B"/>
    <w:rsid w:val="00470858"/>
    <w:rsid w:val="004776D4"/>
    <w:rsid w:val="00487994"/>
    <w:rsid w:val="004969BB"/>
    <w:rsid w:val="004A6741"/>
    <w:rsid w:val="004A6FD6"/>
    <w:rsid w:val="004B0C1A"/>
    <w:rsid w:val="004B4CBE"/>
    <w:rsid w:val="004B5D15"/>
    <w:rsid w:val="004C4444"/>
    <w:rsid w:val="004D4E01"/>
    <w:rsid w:val="004E06AF"/>
    <w:rsid w:val="004E1C6B"/>
    <w:rsid w:val="004F6D67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724B2"/>
    <w:rsid w:val="0058151E"/>
    <w:rsid w:val="00581F0B"/>
    <w:rsid w:val="0058511F"/>
    <w:rsid w:val="005900A0"/>
    <w:rsid w:val="00590BBE"/>
    <w:rsid w:val="00593F6F"/>
    <w:rsid w:val="00594188"/>
    <w:rsid w:val="0059559F"/>
    <w:rsid w:val="005967B8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7DED"/>
    <w:rsid w:val="005F1709"/>
    <w:rsid w:val="005F26E8"/>
    <w:rsid w:val="006153A3"/>
    <w:rsid w:val="00616E0C"/>
    <w:rsid w:val="00624E19"/>
    <w:rsid w:val="00625AA3"/>
    <w:rsid w:val="0062612D"/>
    <w:rsid w:val="006302C2"/>
    <w:rsid w:val="00643677"/>
    <w:rsid w:val="006441E4"/>
    <w:rsid w:val="00646105"/>
    <w:rsid w:val="00653D76"/>
    <w:rsid w:val="006627F2"/>
    <w:rsid w:val="0066615E"/>
    <w:rsid w:val="006750C7"/>
    <w:rsid w:val="00683704"/>
    <w:rsid w:val="00684E2C"/>
    <w:rsid w:val="00687E4B"/>
    <w:rsid w:val="00690D6E"/>
    <w:rsid w:val="006A06C5"/>
    <w:rsid w:val="006C44DE"/>
    <w:rsid w:val="006D1040"/>
    <w:rsid w:val="006D3BB2"/>
    <w:rsid w:val="006D4305"/>
    <w:rsid w:val="006D5C70"/>
    <w:rsid w:val="006D64FC"/>
    <w:rsid w:val="006D765C"/>
    <w:rsid w:val="006E3C1B"/>
    <w:rsid w:val="006E6CE0"/>
    <w:rsid w:val="00707C67"/>
    <w:rsid w:val="0071397A"/>
    <w:rsid w:val="007179B8"/>
    <w:rsid w:val="0072781C"/>
    <w:rsid w:val="00735343"/>
    <w:rsid w:val="00736A27"/>
    <w:rsid w:val="00752758"/>
    <w:rsid w:val="007533E6"/>
    <w:rsid w:val="00755700"/>
    <w:rsid w:val="00757792"/>
    <w:rsid w:val="00761C73"/>
    <w:rsid w:val="0078011D"/>
    <w:rsid w:val="007818DF"/>
    <w:rsid w:val="007938C0"/>
    <w:rsid w:val="00793B1D"/>
    <w:rsid w:val="007A0A77"/>
    <w:rsid w:val="007A145B"/>
    <w:rsid w:val="007B1590"/>
    <w:rsid w:val="007B66E5"/>
    <w:rsid w:val="007C1D6A"/>
    <w:rsid w:val="007D0D35"/>
    <w:rsid w:val="007D4067"/>
    <w:rsid w:val="007F0519"/>
    <w:rsid w:val="007F6894"/>
    <w:rsid w:val="007F7AA7"/>
    <w:rsid w:val="008020EF"/>
    <w:rsid w:val="008118C3"/>
    <w:rsid w:val="00813E96"/>
    <w:rsid w:val="00825205"/>
    <w:rsid w:val="00826F31"/>
    <w:rsid w:val="008303D6"/>
    <w:rsid w:val="0083660E"/>
    <w:rsid w:val="00837FDE"/>
    <w:rsid w:val="008458B2"/>
    <w:rsid w:val="008511B4"/>
    <w:rsid w:val="00852420"/>
    <w:rsid w:val="008565E2"/>
    <w:rsid w:val="008614EC"/>
    <w:rsid w:val="00861765"/>
    <w:rsid w:val="0086411E"/>
    <w:rsid w:val="00873393"/>
    <w:rsid w:val="00873BFD"/>
    <w:rsid w:val="008841B8"/>
    <w:rsid w:val="008949FE"/>
    <w:rsid w:val="008A330A"/>
    <w:rsid w:val="008B5049"/>
    <w:rsid w:val="008B60C3"/>
    <w:rsid w:val="008C7EB7"/>
    <w:rsid w:val="008D126D"/>
    <w:rsid w:val="008D1FB8"/>
    <w:rsid w:val="008D6CCD"/>
    <w:rsid w:val="008E1424"/>
    <w:rsid w:val="008F23F0"/>
    <w:rsid w:val="008F6FD0"/>
    <w:rsid w:val="00924F04"/>
    <w:rsid w:val="00944802"/>
    <w:rsid w:val="0094776C"/>
    <w:rsid w:val="00951946"/>
    <w:rsid w:val="00953D1E"/>
    <w:rsid w:val="00954830"/>
    <w:rsid w:val="00971789"/>
    <w:rsid w:val="00971EE9"/>
    <w:rsid w:val="00972C35"/>
    <w:rsid w:val="00975603"/>
    <w:rsid w:val="0098169B"/>
    <w:rsid w:val="0098772E"/>
    <w:rsid w:val="00991FA4"/>
    <w:rsid w:val="00992A5C"/>
    <w:rsid w:val="009950E9"/>
    <w:rsid w:val="00997364"/>
    <w:rsid w:val="009A606F"/>
    <w:rsid w:val="009A6CFA"/>
    <w:rsid w:val="009B32F7"/>
    <w:rsid w:val="009B7A83"/>
    <w:rsid w:val="009C0175"/>
    <w:rsid w:val="009C58A4"/>
    <w:rsid w:val="009C6EA4"/>
    <w:rsid w:val="009D3669"/>
    <w:rsid w:val="009D3970"/>
    <w:rsid w:val="009D45D9"/>
    <w:rsid w:val="009E0784"/>
    <w:rsid w:val="009E720B"/>
    <w:rsid w:val="00A04EF8"/>
    <w:rsid w:val="00A11F66"/>
    <w:rsid w:val="00A2658F"/>
    <w:rsid w:val="00A367D1"/>
    <w:rsid w:val="00A37788"/>
    <w:rsid w:val="00A430CF"/>
    <w:rsid w:val="00A56CB6"/>
    <w:rsid w:val="00A631A4"/>
    <w:rsid w:val="00A670F5"/>
    <w:rsid w:val="00A67C9E"/>
    <w:rsid w:val="00A7169C"/>
    <w:rsid w:val="00A72164"/>
    <w:rsid w:val="00A72CB3"/>
    <w:rsid w:val="00A863D0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327C"/>
    <w:rsid w:val="00B015B3"/>
    <w:rsid w:val="00B05CBC"/>
    <w:rsid w:val="00B07791"/>
    <w:rsid w:val="00B12482"/>
    <w:rsid w:val="00B23A85"/>
    <w:rsid w:val="00B2431C"/>
    <w:rsid w:val="00B347F3"/>
    <w:rsid w:val="00B373BA"/>
    <w:rsid w:val="00B4717B"/>
    <w:rsid w:val="00B64AAB"/>
    <w:rsid w:val="00B839C2"/>
    <w:rsid w:val="00B8510B"/>
    <w:rsid w:val="00B85DA5"/>
    <w:rsid w:val="00BB5860"/>
    <w:rsid w:val="00BB686D"/>
    <w:rsid w:val="00BC6420"/>
    <w:rsid w:val="00BD1279"/>
    <w:rsid w:val="00BE0F5E"/>
    <w:rsid w:val="00BE3281"/>
    <w:rsid w:val="00BE380B"/>
    <w:rsid w:val="00BE725F"/>
    <w:rsid w:val="00BF0920"/>
    <w:rsid w:val="00BF7966"/>
    <w:rsid w:val="00C007E0"/>
    <w:rsid w:val="00C108EF"/>
    <w:rsid w:val="00C133C7"/>
    <w:rsid w:val="00C135CF"/>
    <w:rsid w:val="00C14D9B"/>
    <w:rsid w:val="00C252D7"/>
    <w:rsid w:val="00C261B3"/>
    <w:rsid w:val="00C4642A"/>
    <w:rsid w:val="00C54D97"/>
    <w:rsid w:val="00C739AA"/>
    <w:rsid w:val="00C74598"/>
    <w:rsid w:val="00C757BE"/>
    <w:rsid w:val="00C8246F"/>
    <w:rsid w:val="00C8289E"/>
    <w:rsid w:val="00C85B9E"/>
    <w:rsid w:val="00C864F7"/>
    <w:rsid w:val="00C93E9C"/>
    <w:rsid w:val="00C97E94"/>
    <w:rsid w:val="00CB5199"/>
    <w:rsid w:val="00CB7906"/>
    <w:rsid w:val="00CC5334"/>
    <w:rsid w:val="00CC53E3"/>
    <w:rsid w:val="00CD38DE"/>
    <w:rsid w:val="00CD4E2C"/>
    <w:rsid w:val="00CE06CD"/>
    <w:rsid w:val="00CE76CF"/>
    <w:rsid w:val="00D02248"/>
    <w:rsid w:val="00D06EAF"/>
    <w:rsid w:val="00D11186"/>
    <w:rsid w:val="00D17B2E"/>
    <w:rsid w:val="00D22267"/>
    <w:rsid w:val="00D26B9F"/>
    <w:rsid w:val="00D307BB"/>
    <w:rsid w:val="00D3759D"/>
    <w:rsid w:val="00D5590D"/>
    <w:rsid w:val="00D9174D"/>
    <w:rsid w:val="00D9750C"/>
    <w:rsid w:val="00DA032B"/>
    <w:rsid w:val="00DB50A2"/>
    <w:rsid w:val="00DB5503"/>
    <w:rsid w:val="00DC7391"/>
    <w:rsid w:val="00DC7EBF"/>
    <w:rsid w:val="00DE3AEA"/>
    <w:rsid w:val="00DE7872"/>
    <w:rsid w:val="00DE7CD3"/>
    <w:rsid w:val="00DF220A"/>
    <w:rsid w:val="00E12FCF"/>
    <w:rsid w:val="00E1541A"/>
    <w:rsid w:val="00E217E0"/>
    <w:rsid w:val="00E36104"/>
    <w:rsid w:val="00E4302F"/>
    <w:rsid w:val="00E52931"/>
    <w:rsid w:val="00E54F8E"/>
    <w:rsid w:val="00E601AC"/>
    <w:rsid w:val="00E61236"/>
    <w:rsid w:val="00E7268D"/>
    <w:rsid w:val="00E76254"/>
    <w:rsid w:val="00E778AF"/>
    <w:rsid w:val="00E8351A"/>
    <w:rsid w:val="00E95ED1"/>
    <w:rsid w:val="00E97BF9"/>
    <w:rsid w:val="00EA56C3"/>
    <w:rsid w:val="00EB15AE"/>
    <w:rsid w:val="00EC4FBE"/>
    <w:rsid w:val="00ED00E4"/>
    <w:rsid w:val="00ED06EB"/>
    <w:rsid w:val="00EE00B2"/>
    <w:rsid w:val="00EE210F"/>
    <w:rsid w:val="00EE50C9"/>
    <w:rsid w:val="00EF7361"/>
    <w:rsid w:val="00EF757A"/>
    <w:rsid w:val="00F032C1"/>
    <w:rsid w:val="00F04B51"/>
    <w:rsid w:val="00F32163"/>
    <w:rsid w:val="00F37590"/>
    <w:rsid w:val="00F37798"/>
    <w:rsid w:val="00F37C3F"/>
    <w:rsid w:val="00F4290B"/>
    <w:rsid w:val="00F42E8D"/>
    <w:rsid w:val="00F5437F"/>
    <w:rsid w:val="00F7589D"/>
    <w:rsid w:val="00F82354"/>
    <w:rsid w:val="00F915EA"/>
    <w:rsid w:val="00F947FC"/>
    <w:rsid w:val="00FA31A1"/>
    <w:rsid w:val="00FB0F1F"/>
    <w:rsid w:val="00FC13B7"/>
    <w:rsid w:val="00FC2BC9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/>
      <w:caps/>
      <w:sz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  <w:szCs w:val="24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12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radm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unradm.ru/" TargetMode="Externa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1044</TotalTime>
  <Pages>5</Pages>
  <Words>967</Words>
  <Characters>5512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Савостьянова И.В.</cp:lastModifiedBy>
  <cp:revision>63</cp:revision>
  <cp:lastPrinted>2019-01-25T08:41:00Z</cp:lastPrinted>
  <dcterms:created xsi:type="dcterms:W3CDTF">2015-08-18T10:35:00Z</dcterms:created>
  <dcterms:modified xsi:type="dcterms:W3CDTF">2019-02-07T08:41:00Z</dcterms:modified>
</cp:coreProperties>
</file>