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9D" w:rsidRDefault="00FF5C9D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FF5C9D" w:rsidRPr="007F0519" w:rsidRDefault="00FF5C9D">
      <w:pPr>
        <w:pStyle w:val="Subtitle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FF5C9D" w:rsidRDefault="00FF5C9D">
      <w:pPr>
        <w:pStyle w:val="Subtitle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FF5C9D" w:rsidRPr="007F0519" w:rsidRDefault="00FF5C9D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FF5C9D" w:rsidRPr="00922289" w:rsidRDefault="00FF5C9D">
      <w:pPr>
        <w:rPr>
          <w:rFonts w:ascii="Times New Roman" w:hAnsi="Times New Roman" w:cs="Times New Roman"/>
          <w:b/>
        </w:rPr>
      </w:pPr>
      <w:r w:rsidRPr="00922289">
        <w:rPr>
          <w:rFonts w:ascii="Times New Roman" w:hAnsi="Times New Roman" w:cs="Times New Roman"/>
          <w:b/>
        </w:rPr>
        <w:t xml:space="preserve">От  11.04.2019  </w:t>
      </w:r>
      <w:r>
        <w:rPr>
          <w:rFonts w:ascii="Times New Roman" w:hAnsi="Times New Roman" w:cs="Times New Roman"/>
          <w:b/>
        </w:rPr>
        <w:t xml:space="preserve"> </w:t>
      </w:r>
      <w:r w:rsidRPr="00922289">
        <w:rPr>
          <w:rFonts w:ascii="Times New Roman" w:hAnsi="Times New Roman" w:cs="Times New Roman"/>
          <w:b/>
        </w:rPr>
        <w:t>№ 107</w:t>
      </w:r>
    </w:p>
    <w:p w:rsidR="00FF5C9D" w:rsidRDefault="00FF5C9D">
      <w:r>
        <w:rPr>
          <w:rFonts w:ascii="Times New Roman" w:hAnsi="Times New Roman" w:cs="Times New Roman"/>
        </w:rPr>
        <w:t xml:space="preserve"> г. Унеча  Брянской области</w:t>
      </w:r>
    </w:p>
    <w:p w:rsidR="00FF5C9D" w:rsidRDefault="00FF5C9D">
      <w:pPr>
        <w:sectPr w:rsidR="00FF5C9D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FF5C9D" w:rsidRPr="008B5049" w:rsidRDefault="00FF5C9D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FF5C9D" w:rsidRDefault="00FF5C9D" w:rsidP="00222FBB">
      <w:pPr>
        <w:tabs>
          <w:tab w:val="left" w:pos="5103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11F">
        <w:rPr>
          <w:rFonts w:ascii="Times New Roman" w:hAnsi="Times New Roman" w:cs="Times New Roman"/>
          <w:sz w:val="28"/>
          <w:szCs w:val="28"/>
        </w:rPr>
        <w:t xml:space="preserve">условиях </w:t>
      </w:r>
      <w:r>
        <w:rPr>
          <w:rFonts w:ascii="Times New Roman" w:hAnsi="Times New Roman" w:cs="Times New Roman"/>
          <w:sz w:val="28"/>
          <w:szCs w:val="28"/>
        </w:rPr>
        <w:t xml:space="preserve"> продажи  </w:t>
      </w:r>
      <w:r w:rsidRPr="0016411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FF5C9D" w:rsidRPr="00A2658F" w:rsidRDefault="00FF5C9D" w:rsidP="007D043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16411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без объявления цены</w:t>
      </w:r>
    </w:p>
    <w:p w:rsidR="00FF5C9D" w:rsidRPr="00070BD0" w:rsidRDefault="00FF5C9D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FF5C9D" w:rsidRPr="00A2658F" w:rsidRDefault="00FF5C9D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 xml:space="preserve">В соответствии со статьей </w:t>
      </w:r>
      <w:r>
        <w:rPr>
          <w:rFonts w:ascii="Times New Roman" w:hAnsi="Times New Roman" w:cs="Times New Roman"/>
          <w:sz w:val="24"/>
        </w:rPr>
        <w:t>24</w:t>
      </w:r>
      <w:r w:rsidRPr="00A2658F">
        <w:rPr>
          <w:rFonts w:ascii="Times New Roman" w:hAnsi="Times New Roman" w:cs="Times New Roman"/>
          <w:sz w:val="24"/>
        </w:rPr>
        <w:t xml:space="preserve"> Федерального закона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178-ФЗ </w:t>
      </w:r>
      <w:r>
        <w:rPr>
          <w:rFonts w:ascii="Times New Roman" w:hAnsi="Times New Roman" w:cs="Times New Roman"/>
          <w:sz w:val="24"/>
        </w:rPr>
        <w:t xml:space="preserve">                              </w:t>
      </w:r>
      <w:r w:rsidRPr="00A2658F">
        <w:rPr>
          <w:rFonts w:ascii="Times New Roman" w:hAnsi="Times New Roman" w:cs="Times New Roman"/>
          <w:sz w:val="24"/>
        </w:rPr>
        <w:t>«О приватизации государственного и муниципального имущества»,</w:t>
      </w:r>
      <w:r>
        <w:rPr>
          <w:rFonts w:ascii="Times New Roman" w:hAnsi="Times New Roman" w:cs="Times New Roman"/>
          <w:sz w:val="24"/>
        </w:rPr>
        <w:t xml:space="preserve"> </w:t>
      </w:r>
      <w:r w:rsidRPr="00222FBB">
        <w:rPr>
          <w:rFonts w:ascii="Times New Roman" w:hAnsi="Times New Roman" w:cs="Times New Roman"/>
          <w:sz w:val="24"/>
        </w:rPr>
        <w:t xml:space="preserve">Положением об организации продажи государственного или муниципального имущества </w:t>
      </w:r>
      <w:r>
        <w:rPr>
          <w:rFonts w:ascii="Times New Roman" w:hAnsi="Times New Roman" w:cs="Times New Roman"/>
          <w:sz w:val="24"/>
        </w:rPr>
        <w:t>без объявления цены</w:t>
      </w:r>
      <w:r w:rsidRPr="00222FBB">
        <w:rPr>
          <w:rFonts w:ascii="Times New Roman" w:hAnsi="Times New Roman" w:cs="Times New Roman"/>
          <w:sz w:val="24"/>
        </w:rPr>
        <w:t>, утвержденного Постановлением Правительства РФ от 22.07.2002 № 549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руководствуясь пунктами 3.3, 3.4 главы III Положения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в рамках реализации  Прогнозного плана  приватизации муниципального имущества муниципального образования «Унечское городское поселение»  на 201</w:t>
      </w:r>
      <w:r>
        <w:rPr>
          <w:rFonts w:ascii="Times New Roman" w:hAnsi="Times New Roman" w:cs="Times New Roman"/>
          <w:sz w:val="24"/>
        </w:rPr>
        <w:t>9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</w:rPr>
        <w:t>27</w:t>
      </w:r>
      <w:r w:rsidRPr="00A2658F">
        <w:rPr>
          <w:rFonts w:ascii="Times New Roman" w:hAnsi="Times New Roman" w:cs="Times New Roman"/>
          <w:sz w:val="24"/>
        </w:rPr>
        <w:t>.12.201</w:t>
      </w:r>
      <w:r>
        <w:rPr>
          <w:rFonts w:ascii="Times New Roman" w:hAnsi="Times New Roman" w:cs="Times New Roman"/>
          <w:sz w:val="24"/>
        </w:rPr>
        <w:t>8</w:t>
      </w:r>
      <w:r w:rsidRPr="00A2658F">
        <w:rPr>
          <w:rFonts w:ascii="Times New Roman" w:hAnsi="Times New Roman" w:cs="Times New Roman"/>
          <w:sz w:val="24"/>
        </w:rPr>
        <w:t xml:space="preserve"> № 3-</w:t>
      </w:r>
      <w:r>
        <w:rPr>
          <w:rFonts w:ascii="Times New Roman" w:hAnsi="Times New Roman" w:cs="Times New Roman"/>
          <w:sz w:val="24"/>
        </w:rPr>
        <w:t>210</w:t>
      </w:r>
      <w:r w:rsidRPr="00A2658F">
        <w:rPr>
          <w:rFonts w:ascii="Times New Roman" w:hAnsi="Times New Roman" w:cs="Times New Roman"/>
          <w:sz w:val="24"/>
        </w:rPr>
        <w:t>, на основании Соглашения о передаче и приеме полномочий по решению вопросов местного значения администрацией муниципального образования «Унечское городское поселение» администрации муниципального образования «Унечский муниципальный район» от 31.12.2015</w:t>
      </w:r>
      <w:r w:rsidRPr="000F7A62">
        <w:rPr>
          <w:rFonts w:ascii="Times New Roman" w:hAnsi="Times New Roman" w:cs="Times New Roman"/>
          <w:sz w:val="24"/>
        </w:rPr>
        <w:t>,</w:t>
      </w:r>
      <w:r w:rsidRPr="000F7A62">
        <w:rPr>
          <w:rFonts w:ascii="Times New Roman" w:hAnsi="Times New Roman" w:cs="Times New Roman"/>
          <w:color w:val="FF0000"/>
          <w:sz w:val="24"/>
        </w:rPr>
        <w:t xml:space="preserve"> </w:t>
      </w:r>
      <w:r w:rsidRPr="00C864F7">
        <w:rPr>
          <w:rFonts w:ascii="Times New Roman" w:hAnsi="Times New Roman" w:cs="Times New Roman"/>
          <w:sz w:val="24"/>
        </w:rPr>
        <w:t xml:space="preserve">учитывая результаты признания торгов по начальной цене несостоявшимися: протокол № 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 о</w:t>
      </w:r>
      <w:r>
        <w:rPr>
          <w:rFonts w:ascii="Times New Roman" w:hAnsi="Times New Roman" w:cs="Times New Roman"/>
          <w:sz w:val="24"/>
        </w:rPr>
        <w:t>б</w:t>
      </w:r>
      <w:r w:rsidRPr="00C864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итогах</w:t>
      </w:r>
      <w:r w:rsidRPr="00C864F7">
        <w:rPr>
          <w:rFonts w:ascii="Times New Roman" w:hAnsi="Times New Roman" w:cs="Times New Roman"/>
          <w:sz w:val="24"/>
        </w:rPr>
        <w:t xml:space="preserve"> аукциона по продаже муниципального имущества от 1</w:t>
      </w:r>
      <w:r>
        <w:rPr>
          <w:rFonts w:ascii="Times New Roman" w:hAnsi="Times New Roman" w:cs="Times New Roman"/>
          <w:sz w:val="24"/>
        </w:rPr>
        <w:t>0</w:t>
      </w:r>
      <w:r w:rsidRPr="00C864F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12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>, информацию о результатах продаж</w:t>
      </w:r>
      <w:r>
        <w:rPr>
          <w:rFonts w:ascii="Times New Roman" w:hAnsi="Times New Roman" w:cs="Times New Roman"/>
          <w:sz w:val="24"/>
        </w:rPr>
        <w:t>и</w:t>
      </w:r>
      <w:r w:rsidRPr="00C864F7">
        <w:rPr>
          <w:rFonts w:ascii="Times New Roman" w:hAnsi="Times New Roman" w:cs="Times New Roman"/>
          <w:sz w:val="24"/>
        </w:rPr>
        <w:t xml:space="preserve"> муниципального имущества, размещенную на официальном сайте администрации Унечского района в сети «Интернет» по адресу </w:t>
      </w:r>
      <w:hyperlink r:id="rId5" w:history="1">
        <w:r w:rsidRPr="000F7A62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6" w:history="1">
        <w:r w:rsidRPr="000F7A62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7" w:history="1">
        <w:r w:rsidRPr="000F7A62">
          <w:rPr>
            <w:rStyle w:val="Hyperlink"/>
            <w:rFonts w:ascii="Times New Roman" w:hAnsi="Times New Roman"/>
            <w:color w:val="auto"/>
            <w:sz w:val="24"/>
          </w:rPr>
          <w:t>unradm</w:t>
        </w:r>
      </w:hyperlink>
      <w:hyperlink r:id="rId8" w:history="1">
        <w:r w:rsidRPr="000F7A62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9" w:history="1">
        <w:r w:rsidRPr="000F7A62">
          <w:rPr>
            <w:rStyle w:val="Hyperlink"/>
            <w:rFonts w:ascii="Times New Roman" w:hAnsi="Times New Roman"/>
            <w:color w:val="auto"/>
            <w:sz w:val="24"/>
          </w:rPr>
          <w:t>ru</w:t>
        </w:r>
      </w:hyperlink>
      <w:r w:rsidRPr="00C864F7">
        <w:rPr>
          <w:rFonts w:ascii="Times New Roman" w:hAnsi="Times New Roman" w:cs="Times New Roman"/>
          <w:sz w:val="24"/>
        </w:rPr>
        <w:t xml:space="preserve"> 1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12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, извещение о проведении торгов </w:t>
      </w:r>
      <w:r>
        <w:rPr>
          <w:rFonts w:ascii="Times New Roman" w:hAnsi="Times New Roman" w:cs="Times New Roman"/>
          <w:sz w:val="24"/>
        </w:rPr>
        <w:t xml:space="preserve">                                  </w:t>
      </w:r>
      <w:r w:rsidRPr="00C864F7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021118</w:t>
      </w:r>
      <w:r w:rsidRPr="00C864F7">
        <w:rPr>
          <w:rFonts w:ascii="Times New Roman" w:hAnsi="Times New Roman" w:cs="Times New Roman"/>
          <w:sz w:val="24"/>
        </w:rPr>
        <w:t>/</w:t>
      </w:r>
      <w:r>
        <w:rPr>
          <w:rFonts w:ascii="Times New Roman" w:hAnsi="Times New Roman" w:cs="Times New Roman"/>
          <w:sz w:val="24"/>
        </w:rPr>
        <w:t>24186879</w:t>
      </w:r>
      <w:r w:rsidRPr="00C864F7">
        <w:rPr>
          <w:rFonts w:ascii="Times New Roman" w:hAnsi="Times New Roman" w:cs="Times New Roman"/>
          <w:sz w:val="24"/>
        </w:rPr>
        <w:t>/01 от 1</w:t>
      </w:r>
      <w:r>
        <w:rPr>
          <w:rFonts w:ascii="Times New Roman" w:hAnsi="Times New Roman" w:cs="Times New Roman"/>
          <w:sz w:val="24"/>
        </w:rPr>
        <w:t>1</w:t>
      </w:r>
      <w:r w:rsidRPr="00C864F7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12</w:t>
      </w:r>
      <w:r w:rsidRPr="00C864F7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C864F7">
        <w:rPr>
          <w:rFonts w:ascii="Times New Roman" w:hAnsi="Times New Roman" w:cs="Times New Roman"/>
          <w:sz w:val="24"/>
        </w:rPr>
        <w:t xml:space="preserve">, размещенное на официальном сайте Российской Федерации в сети «Интернет» для размещения информации о проведении торгов </w:t>
      </w:r>
      <w:hyperlink r:id="rId10" w:history="1">
        <w:r w:rsidRPr="000F7A62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 w:rsidRPr="000F7A62">
        <w:t>;</w:t>
      </w:r>
      <w:r w:rsidRPr="000F7A62">
        <w:rPr>
          <w:rFonts w:ascii="Times New Roman" w:hAnsi="Times New Roman" w:cs="Times New Roman"/>
          <w:color w:val="FF0000"/>
          <w:sz w:val="24"/>
        </w:rPr>
        <w:t xml:space="preserve"> </w:t>
      </w:r>
      <w:r w:rsidRPr="00994581">
        <w:rPr>
          <w:rFonts w:ascii="Times New Roman" w:hAnsi="Times New Roman" w:cs="Times New Roman"/>
          <w:sz w:val="24"/>
        </w:rPr>
        <w:t xml:space="preserve">результаты признания продажи посредством публичного предложения не состоявшимися: протокол № 2 о признании не состоявшейся продажи муниципального имущества посредством публичного предложения от 12.03.2019, информацию о результатах продажи муниципального имущества посредством публичного предложения, размещенную на официальном сайте администрации Унечского района в сети «Интернет» по адресу </w:t>
      </w:r>
      <w:hyperlink r:id="rId11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12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13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unradm</w:t>
        </w:r>
      </w:hyperlink>
      <w:hyperlink r:id="rId14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15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ru</w:t>
        </w:r>
      </w:hyperlink>
      <w:r w:rsidRPr="00994581">
        <w:rPr>
          <w:rFonts w:ascii="Times New Roman" w:hAnsi="Times New Roman" w:cs="Times New Roman"/>
          <w:sz w:val="24"/>
        </w:rPr>
        <w:t xml:space="preserve"> 13.03.2019, извещение о проведении торгов № 070219/24186879/01 от 13.03.2019, размещенное на официальном сайте Российской Федерации в сети «Интернет» для размещения информации о проведении торгов  </w:t>
      </w:r>
      <w:hyperlink r:id="rId16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>
        <w:rPr>
          <w:rFonts w:ascii="Times New Roman" w:hAnsi="Times New Roman" w:cs="Times New Roman"/>
          <w:sz w:val="24"/>
        </w:rPr>
        <w:t xml:space="preserve">; результаты признания продажи без объявления цены не состоявшейся: </w:t>
      </w:r>
      <w:r w:rsidRPr="00994581">
        <w:rPr>
          <w:rFonts w:ascii="Times New Roman" w:hAnsi="Times New Roman" w:cs="Times New Roman"/>
          <w:sz w:val="24"/>
        </w:rPr>
        <w:t xml:space="preserve">протокол № </w:t>
      </w:r>
      <w:r>
        <w:rPr>
          <w:rFonts w:ascii="Times New Roman" w:hAnsi="Times New Roman" w:cs="Times New Roman"/>
          <w:sz w:val="24"/>
        </w:rPr>
        <w:t>7</w:t>
      </w:r>
      <w:r w:rsidRPr="00994581">
        <w:rPr>
          <w:rFonts w:ascii="Times New Roman" w:hAnsi="Times New Roman" w:cs="Times New Roman"/>
          <w:sz w:val="24"/>
        </w:rPr>
        <w:t xml:space="preserve"> о</w:t>
      </w:r>
      <w:r>
        <w:rPr>
          <w:rFonts w:ascii="Times New Roman" w:hAnsi="Times New Roman" w:cs="Times New Roman"/>
          <w:sz w:val="24"/>
        </w:rPr>
        <w:t>б итогах продажи</w:t>
      </w:r>
      <w:r w:rsidRPr="00994581">
        <w:rPr>
          <w:rFonts w:ascii="Times New Roman" w:hAnsi="Times New Roman" w:cs="Times New Roman"/>
          <w:sz w:val="24"/>
        </w:rPr>
        <w:t xml:space="preserve"> муниципального имущества </w:t>
      </w:r>
      <w:r>
        <w:rPr>
          <w:rFonts w:ascii="Times New Roman" w:hAnsi="Times New Roman" w:cs="Times New Roman"/>
          <w:sz w:val="24"/>
        </w:rPr>
        <w:t>без объявления цены</w:t>
      </w:r>
      <w:r w:rsidRPr="00994581">
        <w:rPr>
          <w:rFonts w:ascii="Times New Roman" w:hAnsi="Times New Roman" w:cs="Times New Roman"/>
          <w:sz w:val="24"/>
        </w:rPr>
        <w:t xml:space="preserve"> от </w:t>
      </w:r>
      <w:r>
        <w:rPr>
          <w:rFonts w:ascii="Times New Roman" w:hAnsi="Times New Roman" w:cs="Times New Roman"/>
          <w:sz w:val="24"/>
        </w:rPr>
        <w:t>30</w:t>
      </w:r>
      <w:r w:rsidRPr="00994581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11</w:t>
      </w:r>
      <w:r w:rsidRPr="00994581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994581">
        <w:rPr>
          <w:rFonts w:ascii="Times New Roman" w:hAnsi="Times New Roman" w:cs="Times New Roman"/>
          <w:sz w:val="24"/>
        </w:rPr>
        <w:t xml:space="preserve">, информацию о результатах продажи муниципального имущества </w:t>
      </w:r>
      <w:r>
        <w:rPr>
          <w:rFonts w:ascii="Times New Roman" w:hAnsi="Times New Roman" w:cs="Times New Roman"/>
          <w:sz w:val="24"/>
        </w:rPr>
        <w:t>без объявления цены</w:t>
      </w:r>
      <w:r w:rsidRPr="00994581">
        <w:rPr>
          <w:rFonts w:ascii="Times New Roman" w:hAnsi="Times New Roman" w:cs="Times New Roman"/>
          <w:sz w:val="24"/>
        </w:rPr>
        <w:t xml:space="preserve">, размещенную на официальном сайте администрации Унечского района в сети «Интернет» по адресу </w:t>
      </w:r>
      <w:hyperlink r:id="rId17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www</w:t>
        </w:r>
      </w:hyperlink>
      <w:hyperlink r:id="rId18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19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unradm</w:t>
        </w:r>
      </w:hyperlink>
      <w:hyperlink r:id="rId20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.</w:t>
        </w:r>
      </w:hyperlink>
      <w:hyperlink r:id="rId21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ru</w:t>
        </w:r>
      </w:hyperlink>
      <w:r w:rsidRPr="0099458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0</w:t>
      </w:r>
      <w:r w:rsidRPr="00994581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12</w:t>
      </w:r>
      <w:r w:rsidRPr="00994581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994581">
        <w:rPr>
          <w:rFonts w:ascii="Times New Roman" w:hAnsi="Times New Roman" w:cs="Times New Roman"/>
          <w:sz w:val="24"/>
        </w:rPr>
        <w:t>, извещение о проведении торгов № 0</w:t>
      </w:r>
      <w:r>
        <w:rPr>
          <w:rFonts w:ascii="Times New Roman" w:hAnsi="Times New Roman" w:cs="Times New Roman"/>
          <w:sz w:val="24"/>
        </w:rPr>
        <w:t>11118/24186879/01 от 0</w:t>
      </w:r>
      <w:r w:rsidRPr="00994581">
        <w:rPr>
          <w:rFonts w:ascii="Times New Roman" w:hAnsi="Times New Roman" w:cs="Times New Roman"/>
          <w:sz w:val="24"/>
        </w:rPr>
        <w:t>3.</w:t>
      </w:r>
      <w:r>
        <w:rPr>
          <w:rFonts w:ascii="Times New Roman" w:hAnsi="Times New Roman" w:cs="Times New Roman"/>
          <w:sz w:val="24"/>
        </w:rPr>
        <w:t>12</w:t>
      </w:r>
      <w:r w:rsidRPr="00994581">
        <w:rPr>
          <w:rFonts w:ascii="Times New Roman" w:hAnsi="Times New Roman" w:cs="Times New Roman"/>
          <w:sz w:val="24"/>
        </w:rPr>
        <w:t>.201</w:t>
      </w:r>
      <w:r>
        <w:rPr>
          <w:rFonts w:ascii="Times New Roman" w:hAnsi="Times New Roman" w:cs="Times New Roman"/>
          <w:sz w:val="24"/>
        </w:rPr>
        <w:t>8</w:t>
      </w:r>
      <w:r w:rsidRPr="00994581">
        <w:rPr>
          <w:rFonts w:ascii="Times New Roman" w:hAnsi="Times New Roman" w:cs="Times New Roman"/>
          <w:sz w:val="24"/>
        </w:rPr>
        <w:t xml:space="preserve">, размещенное на официальном сайте Российской Федерации в сети «Интернет» для размещения информации о проведении торгов  </w:t>
      </w:r>
      <w:hyperlink r:id="rId22" w:history="1">
        <w:r w:rsidRPr="00994581">
          <w:rPr>
            <w:rStyle w:val="Hyperlink"/>
            <w:rFonts w:ascii="Times New Roman" w:hAnsi="Times New Roman"/>
            <w:color w:val="auto"/>
            <w:sz w:val="24"/>
          </w:rPr>
          <w:t>www.torgi.gov.ru</w:t>
        </w:r>
      </w:hyperlink>
      <w:r>
        <w:t>,</w:t>
      </w:r>
    </w:p>
    <w:p w:rsidR="00FF5C9D" w:rsidRDefault="00FF5C9D" w:rsidP="001A4A89">
      <w:pPr>
        <w:ind w:firstLine="708"/>
        <w:rPr>
          <w:rFonts w:ascii="Times New Roman" w:hAnsi="Times New Roman" w:cs="Times New Roman"/>
          <w:sz w:val="24"/>
        </w:rPr>
      </w:pPr>
    </w:p>
    <w:p w:rsidR="00FF5C9D" w:rsidRDefault="00FF5C9D" w:rsidP="001A4A89">
      <w:pPr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:rsidR="00FF5C9D" w:rsidRPr="00A2658F" w:rsidRDefault="00FF5C9D" w:rsidP="003B77B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Продать муниципальное  имущество</w:t>
      </w:r>
      <w:r>
        <w:rPr>
          <w:rFonts w:ascii="Times New Roman" w:hAnsi="Times New Roman" w:cs="Times New Roman"/>
          <w:sz w:val="24"/>
        </w:rPr>
        <w:t xml:space="preserve"> без объявления цены</w:t>
      </w:r>
      <w:r w:rsidRPr="00A2658F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согласно приложению </w:t>
      </w:r>
      <w:r w:rsidRPr="00A2658F">
        <w:rPr>
          <w:rFonts w:ascii="Times New Roman" w:hAnsi="Times New Roman" w:cs="Times New Roman"/>
          <w:sz w:val="24"/>
        </w:rPr>
        <w:t xml:space="preserve">№ 1 к настоящему постановлению, относящееся к собственности </w:t>
      </w:r>
      <w:r>
        <w:rPr>
          <w:rFonts w:ascii="Times New Roman" w:hAnsi="Times New Roman" w:cs="Times New Roman"/>
          <w:sz w:val="24"/>
        </w:rPr>
        <w:t>МО</w:t>
      </w:r>
      <w:r w:rsidRPr="00A2658F">
        <w:rPr>
          <w:rFonts w:ascii="Times New Roman" w:hAnsi="Times New Roman" w:cs="Times New Roman"/>
          <w:sz w:val="24"/>
        </w:rPr>
        <w:t xml:space="preserve"> «Унечское городское поселение».</w:t>
      </w:r>
    </w:p>
    <w:p w:rsidR="00FF5C9D" w:rsidRPr="00973D3B" w:rsidRDefault="00FF5C9D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A2658F">
        <w:rPr>
          <w:rFonts w:ascii="Times New Roman" w:hAnsi="Times New Roman" w:cs="Times New Roman"/>
          <w:sz w:val="24"/>
        </w:rPr>
        <w:t>Комитет</w:t>
      </w:r>
      <w:r>
        <w:rPr>
          <w:rFonts w:ascii="Times New Roman" w:hAnsi="Times New Roman" w:cs="Times New Roman"/>
          <w:sz w:val="24"/>
        </w:rPr>
        <w:t>у</w:t>
      </w:r>
      <w:r w:rsidRPr="00A2658F">
        <w:rPr>
          <w:rFonts w:ascii="Times New Roman" w:hAnsi="Times New Roman" w:cs="Times New Roman"/>
          <w:sz w:val="24"/>
        </w:rPr>
        <w:t xml:space="preserve"> по управлению муниципальным имуществом</w:t>
      </w:r>
      <w:r w:rsidRPr="00973D3B">
        <w:rPr>
          <w:rFonts w:ascii="Times New Roman" w:hAnsi="Times New Roman" w:cs="Times New Roman"/>
          <w:sz w:val="24"/>
        </w:rPr>
        <w:t xml:space="preserve"> Унечского района выступить в установленном порядке продавцом муниципального имущества, указанного в приложении № 1 к данному постановлению, и обеспечить организацию и проведение процедур по его приватизации, в соответствии с требованиями действующего законодательства.</w:t>
      </w:r>
    </w:p>
    <w:p w:rsidR="00FF5C9D" w:rsidRDefault="00FF5C9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</w:t>
      </w:r>
      <w:r w:rsidRPr="00057742">
        <w:rPr>
          <w:rFonts w:ascii="Times New Roman" w:hAnsi="Times New Roman" w:cs="Times New Roman"/>
          <w:sz w:val="24"/>
        </w:rPr>
        <w:t>. Создать комиссию по продаже муниципального имущества МО «Унечское городское поселение» без объявления цены в составе согласно приложению № 2 к настоящему постановлению.</w:t>
      </w:r>
    </w:p>
    <w:p w:rsidR="00FF5C9D" w:rsidRPr="00057742" w:rsidRDefault="00FF5C9D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4. </w:t>
      </w:r>
      <w:r w:rsidRPr="00057742">
        <w:rPr>
          <w:rFonts w:ascii="Times New Roman" w:hAnsi="Times New Roman" w:cs="Times New Roman"/>
          <w:sz w:val="24"/>
        </w:rPr>
        <w:t>Утвердить Положение о комиссии по продаже муниципального имущества МО «Унечское городское поселение» без объявления цены согласно приложению № 3 к настоящему постановлению.</w:t>
      </w:r>
    </w:p>
    <w:p w:rsidR="00FF5C9D" w:rsidRPr="00A2658F" w:rsidRDefault="00FF5C9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>
        <w:rPr>
          <w:rFonts w:ascii="Times New Roman" w:hAnsi="Times New Roman" w:cs="Times New Roman"/>
          <w:sz w:val="24"/>
        </w:rPr>
        <w:t xml:space="preserve"> 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unradm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Pr="00A2658F">
        <w:rPr>
          <w:rFonts w:ascii="Times New Roman" w:hAnsi="Times New Roman" w:cs="Times New Roman"/>
          <w:sz w:val="24"/>
        </w:rPr>
        <w:t xml:space="preserve">, на официальном сайте Российской Федерации в сети «Интернет» для размещения информации о проведении торгов 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www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torgi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gov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  <w:r w:rsidRPr="00A04EF8">
        <w:rPr>
          <w:rFonts w:ascii="Times New Roman" w:hAnsi="Times New Roman" w:cs="Times New Roman"/>
          <w:sz w:val="24"/>
          <w:u w:val="single"/>
          <w:lang w:val="en-US"/>
        </w:rPr>
        <w:t>ru</w:t>
      </w:r>
      <w:r w:rsidRPr="00A04EF8">
        <w:rPr>
          <w:rFonts w:ascii="Times New Roman" w:hAnsi="Times New Roman" w:cs="Times New Roman"/>
          <w:sz w:val="24"/>
          <w:u w:val="single"/>
        </w:rPr>
        <w:t>.</w:t>
      </w:r>
    </w:p>
    <w:p w:rsidR="00FF5C9D" w:rsidRPr="00A2658F" w:rsidRDefault="00FF5C9D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A2658F">
        <w:rPr>
          <w:rFonts w:ascii="Times New Roman" w:hAnsi="Times New Roman" w:cs="Times New Roman"/>
          <w:sz w:val="24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4"/>
        </w:rPr>
        <w:t>после его</w:t>
      </w:r>
      <w:r w:rsidRPr="00A2658F">
        <w:rPr>
          <w:rFonts w:ascii="Times New Roman" w:hAnsi="Times New Roman" w:cs="Times New Roman"/>
          <w:sz w:val="24"/>
        </w:rPr>
        <w:t xml:space="preserve"> официального опубликования.</w:t>
      </w:r>
    </w:p>
    <w:p w:rsidR="00FF5C9D" w:rsidRPr="00A2658F" w:rsidRDefault="00FF5C9D" w:rsidP="000C19E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оставляю за собой.</w:t>
      </w:r>
    </w:p>
    <w:tbl>
      <w:tblPr>
        <w:tblW w:w="5041" w:type="pct"/>
        <w:tblLook w:val="01E0"/>
      </w:tblPr>
      <w:tblGrid>
        <w:gridCol w:w="7835"/>
        <w:gridCol w:w="2671"/>
      </w:tblGrid>
      <w:tr w:rsidR="00FF5C9D" w:rsidRPr="00A2658F" w:rsidTr="00F37C3F">
        <w:tc>
          <w:tcPr>
            <w:tcW w:w="3729" w:type="pct"/>
          </w:tcPr>
          <w:p w:rsidR="00FF5C9D" w:rsidRPr="00A2658F" w:rsidRDefault="00FF5C9D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9D" w:rsidRDefault="00FF5C9D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9D" w:rsidRPr="00A2658F" w:rsidRDefault="00FF5C9D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FF5C9D" w:rsidRPr="00A2658F" w:rsidRDefault="00FF5C9D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9D" w:rsidRDefault="00FF5C9D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5C9D" w:rsidRPr="00A2658F" w:rsidRDefault="00FF5C9D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Ф.Н. Таранов</w:t>
            </w:r>
          </w:p>
        </w:tc>
      </w:tr>
    </w:tbl>
    <w:p w:rsidR="00FF5C9D" w:rsidRDefault="00FF5C9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FF5C9D" w:rsidRDefault="00FF5C9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:rsidR="00FF5C9D" w:rsidRDefault="00FF5C9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FF5C9D" w:rsidRDefault="00FF5C9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FF5C9D" w:rsidRDefault="00FF5C9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FF5C9D" w:rsidRDefault="00FF5C9D">
      <w:pPr>
        <w:spacing w:line="240" w:lineRule="auto"/>
      </w:pPr>
      <w:r>
        <w:br w:type="page"/>
      </w:r>
    </w:p>
    <w:p w:rsidR="00FF5C9D" w:rsidRPr="005724B2" w:rsidRDefault="00FF5C9D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1</w:t>
      </w:r>
    </w:p>
    <w:p w:rsidR="00FF5C9D" w:rsidRPr="005724B2" w:rsidRDefault="00FF5C9D" w:rsidP="001A4A89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FF5C9D" w:rsidRPr="005724B2" w:rsidRDefault="00FF5C9D" w:rsidP="00F71540">
      <w:pPr>
        <w:tabs>
          <w:tab w:val="left" w:pos="4788"/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Pr="005724B2">
        <w:rPr>
          <w:rFonts w:ascii="Times New Roman" w:hAnsi="Times New Roman" w:cs="Times New Roman"/>
          <w:sz w:val="24"/>
        </w:rPr>
        <w:t>Унечского района  от</w:t>
      </w:r>
      <w:r>
        <w:rPr>
          <w:rFonts w:ascii="Times New Roman" w:hAnsi="Times New Roman" w:cs="Times New Roman"/>
          <w:sz w:val="24"/>
        </w:rPr>
        <w:t xml:space="preserve"> 11.04.2019</w:t>
      </w:r>
      <w:r w:rsidRPr="005724B2">
        <w:rPr>
          <w:rFonts w:ascii="Times New Roman" w:hAnsi="Times New Roman" w:cs="Times New Roman"/>
          <w:sz w:val="24"/>
        </w:rPr>
        <w:t xml:space="preserve"> № </w:t>
      </w:r>
      <w:r>
        <w:rPr>
          <w:rFonts w:ascii="Times New Roman" w:hAnsi="Times New Roman" w:cs="Times New Roman"/>
          <w:sz w:val="24"/>
        </w:rPr>
        <w:t>107</w:t>
      </w:r>
    </w:p>
    <w:p w:rsidR="00FF5C9D" w:rsidRDefault="00FF5C9D" w:rsidP="001A4A89"/>
    <w:p w:rsidR="00FF5C9D" w:rsidRDefault="00FF5C9D" w:rsidP="001A4A89"/>
    <w:p w:rsidR="00FF5C9D" w:rsidRDefault="00FF5C9D" w:rsidP="001A4A89"/>
    <w:p w:rsidR="00FF5C9D" w:rsidRPr="00057742" w:rsidRDefault="00FF5C9D" w:rsidP="0005774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7742">
        <w:rPr>
          <w:rFonts w:ascii="Times New Roman" w:hAnsi="Times New Roman" w:cs="Times New Roman"/>
          <w:sz w:val="28"/>
          <w:szCs w:val="28"/>
        </w:rPr>
        <w:t xml:space="preserve">Муниципальное имущество, </w:t>
      </w:r>
    </w:p>
    <w:p w:rsidR="00FF5C9D" w:rsidRPr="003D6C55" w:rsidRDefault="00FF5C9D" w:rsidP="00057742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742">
        <w:rPr>
          <w:rFonts w:ascii="Times New Roman" w:hAnsi="Times New Roman" w:cs="Times New Roman"/>
          <w:sz w:val="28"/>
          <w:szCs w:val="28"/>
        </w:rPr>
        <w:t>подлежащее продаже без объявления цены</w:t>
      </w:r>
    </w:p>
    <w:p w:rsidR="00FF5C9D" w:rsidRDefault="00FF5C9D" w:rsidP="001A4A89"/>
    <w:p w:rsidR="00FF5C9D" w:rsidRDefault="00FF5C9D" w:rsidP="001A4A89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236"/>
        <w:gridCol w:w="2694"/>
      </w:tblGrid>
      <w:tr w:rsidR="00FF5C9D" w:rsidRPr="00487994" w:rsidTr="000C2C7C">
        <w:tc>
          <w:tcPr>
            <w:tcW w:w="709" w:type="dxa"/>
            <w:vAlign w:val="center"/>
          </w:tcPr>
          <w:p w:rsidR="00FF5C9D" w:rsidRPr="004434E8" w:rsidRDefault="00FF5C9D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FF5C9D" w:rsidRPr="004434E8" w:rsidRDefault="00FF5C9D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6236" w:type="dxa"/>
            <w:vAlign w:val="center"/>
          </w:tcPr>
          <w:p w:rsidR="00FF5C9D" w:rsidRPr="004434E8" w:rsidRDefault="00FF5C9D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694" w:type="dxa"/>
            <w:vAlign w:val="center"/>
          </w:tcPr>
          <w:p w:rsidR="00FF5C9D" w:rsidRPr="004434E8" w:rsidRDefault="00FF5C9D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:rsidR="00FF5C9D" w:rsidRPr="004434E8" w:rsidRDefault="00FF5C9D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FF5C9D" w:rsidRPr="00487994" w:rsidTr="000C2C7C">
        <w:trPr>
          <w:trHeight w:val="1380"/>
        </w:trPr>
        <w:tc>
          <w:tcPr>
            <w:tcW w:w="709" w:type="dxa"/>
          </w:tcPr>
          <w:p w:rsidR="00FF5C9D" w:rsidRPr="00954830" w:rsidRDefault="00FF5C9D" w:rsidP="00590B1B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6" w:type="dxa"/>
          </w:tcPr>
          <w:p w:rsidR="00FF5C9D" w:rsidRPr="00954830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Нежилое помещение, </w:t>
            </w:r>
          </w:p>
          <w:p w:rsidR="00FF5C9D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назначение: нежилое, этаж 1, общая площадь </w:t>
            </w:r>
            <w:r>
              <w:rPr>
                <w:rFonts w:ascii="Times New Roman" w:hAnsi="Times New Roman" w:cs="Times New Roman"/>
                <w:sz w:val="24"/>
              </w:rPr>
              <w:t>11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 </w:t>
            </w:r>
          </w:p>
          <w:p w:rsidR="00FF5C9D" w:rsidRPr="00954830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</w:rPr>
              <w:t>430426:109</w:t>
            </w:r>
          </w:p>
        </w:tc>
        <w:tc>
          <w:tcPr>
            <w:tcW w:w="2694" w:type="dxa"/>
            <w:vAlign w:val="center"/>
          </w:tcPr>
          <w:p w:rsidR="00FF5C9D" w:rsidRPr="00954830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:rsidR="00FF5C9D" w:rsidRPr="00954830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:rsidR="00FF5C9D" w:rsidRPr="00954830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</w:p>
          <w:p w:rsidR="00FF5C9D" w:rsidRPr="00954830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</w:rPr>
              <w:t>Строителей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  <w:r w:rsidRPr="00954830">
              <w:rPr>
                <w:rFonts w:ascii="Times New Roman" w:hAnsi="Times New Roman" w:cs="Times New Roman"/>
                <w:sz w:val="24"/>
              </w:rPr>
              <w:t>, по</w:t>
            </w:r>
            <w:r>
              <w:rPr>
                <w:rFonts w:ascii="Times New Roman" w:hAnsi="Times New Roman" w:cs="Times New Roman"/>
                <w:sz w:val="24"/>
              </w:rPr>
              <w:t>мещение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FF5C9D" w:rsidRPr="00954830" w:rsidRDefault="00FF5C9D" w:rsidP="00590B1B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FF5C9D" w:rsidRPr="00487994" w:rsidTr="000C2C7C">
        <w:trPr>
          <w:trHeight w:val="1380"/>
        </w:trPr>
        <w:tc>
          <w:tcPr>
            <w:tcW w:w="709" w:type="dxa"/>
          </w:tcPr>
          <w:p w:rsidR="00FF5C9D" w:rsidRPr="00954830" w:rsidRDefault="00FF5C9D" w:rsidP="00590B1B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236" w:type="dxa"/>
          </w:tcPr>
          <w:p w:rsidR="00FF5C9D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FF5C9D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44,7 кв.м.,</w:t>
            </w:r>
          </w:p>
          <w:p w:rsidR="00FF5C9D" w:rsidRPr="00954830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32:27:0430411:132</w:t>
            </w:r>
          </w:p>
        </w:tc>
        <w:tc>
          <w:tcPr>
            <w:tcW w:w="2694" w:type="dxa"/>
            <w:vAlign w:val="center"/>
          </w:tcPr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район, 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Малиновского, 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8, пом. 3</w:t>
            </w:r>
          </w:p>
          <w:p w:rsidR="00FF5C9D" w:rsidRPr="00954830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F5C9D" w:rsidRPr="00487994" w:rsidTr="00833408">
        <w:trPr>
          <w:trHeight w:val="1380"/>
        </w:trPr>
        <w:tc>
          <w:tcPr>
            <w:tcW w:w="709" w:type="dxa"/>
          </w:tcPr>
          <w:p w:rsidR="00FF5C9D" w:rsidRDefault="00FF5C9D" w:rsidP="00590B1B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236" w:type="dxa"/>
          </w:tcPr>
          <w:p w:rsidR="00FF5C9D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FF5C9D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36,5 кв.м.,</w:t>
            </w:r>
          </w:p>
          <w:p w:rsidR="00FF5C9D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32:27:0430502:327</w:t>
            </w:r>
          </w:p>
        </w:tc>
        <w:tc>
          <w:tcPr>
            <w:tcW w:w="2694" w:type="dxa"/>
          </w:tcPr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Брянская область, Унечский район,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Залинейная,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1, пом. 2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F5C9D" w:rsidRPr="00487994" w:rsidTr="00833408">
        <w:trPr>
          <w:trHeight w:val="1380"/>
        </w:trPr>
        <w:tc>
          <w:tcPr>
            <w:tcW w:w="709" w:type="dxa"/>
          </w:tcPr>
          <w:p w:rsidR="00FF5C9D" w:rsidRDefault="00FF5C9D" w:rsidP="00590B1B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236" w:type="dxa"/>
          </w:tcPr>
          <w:p w:rsidR="00FF5C9D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:rsidR="00FF5C9D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этаж 1, общая площадь 37,6 кв.м.,</w:t>
            </w:r>
          </w:p>
          <w:p w:rsidR="00FF5C9D" w:rsidRDefault="00FF5C9D" w:rsidP="00590B1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32:27:0430502:330</w:t>
            </w:r>
          </w:p>
        </w:tc>
        <w:tc>
          <w:tcPr>
            <w:tcW w:w="2694" w:type="dxa"/>
          </w:tcPr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Брянская область, Унечский район,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г. Унеча, 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ул. Залинейная,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д. 1, пом. 4</w:t>
            </w:r>
          </w:p>
          <w:p w:rsidR="00FF5C9D" w:rsidRDefault="00FF5C9D" w:rsidP="00590B1B">
            <w:pPr>
              <w:pStyle w:val="NoSpacing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F5C9D" w:rsidRDefault="00FF5C9D">
      <w:pPr>
        <w:spacing w:line="240" w:lineRule="auto"/>
        <w:rPr>
          <w:rFonts w:ascii="Times New Roman" w:hAnsi="Times New Roman" w:cs="Times New Roman"/>
        </w:rPr>
        <w:sectPr w:rsidR="00FF5C9D" w:rsidSect="00906DE3">
          <w:type w:val="continuous"/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</w:p>
    <w:p w:rsidR="00FF5C9D" w:rsidRPr="005724B2" w:rsidRDefault="00FF5C9D" w:rsidP="00057742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                                           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2</w:t>
      </w:r>
    </w:p>
    <w:p w:rsidR="00FF5C9D" w:rsidRPr="005724B2" w:rsidRDefault="00FF5C9D" w:rsidP="00057742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5724B2">
        <w:rPr>
          <w:rFonts w:ascii="Times New Roman" w:hAnsi="Times New Roman" w:cs="Times New Roman"/>
          <w:sz w:val="24"/>
        </w:rPr>
        <w:t xml:space="preserve"> к постановлению администрации </w:t>
      </w:r>
    </w:p>
    <w:p w:rsidR="00FF5C9D" w:rsidRPr="00922289" w:rsidRDefault="00FF5C9D" w:rsidP="00F7154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Pr="005724B2">
        <w:rPr>
          <w:rFonts w:ascii="Times New Roman" w:hAnsi="Times New Roman" w:cs="Times New Roman"/>
          <w:sz w:val="24"/>
        </w:rPr>
        <w:t xml:space="preserve">Унечского района  от </w:t>
      </w:r>
      <w:r w:rsidRPr="00922289">
        <w:rPr>
          <w:rFonts w:ascii="Times New Roman" w:hAnsi="Times New Roman" w:cs="Times New Roman"/>
          <w:sz w:val="24"/>
        </w:rPr>
        <w:t>11.04.</w:t>
      </w:r>
      <w:r w:rsidRPr="00722CA3">
        <w:rPr>
          <w:rFonts w:ascii="Times New Roman" w:hAnsi="Times New Roman" w:cs="Times New Roman"/>
          <w:sz w:val="24"/>
        </w:rPr>
        <w:t>2019</w:t>
      </w:r>
      <w:r>
        <w:rPr>
          <w:rFonts w:ascii="Times New Roman" w:hAnsi="Times New Roman" w:cs="Times New Roman"/>
          <w:sz w:val="24"/>
        </w:rPr>
        <w:t xml:space="preserve"> 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Pr="00922289">
        <w:rPr>
          <w:rFonts w:ascii="Times New Roman" w:hAnsi="Times New Roman" w:cs="Times New Roman"/>
          <w:sz w:val="24"/>
        </w:rPr>
        <w:t>107</w:t>
      </w:r>
    </w:p>
    <w:p w:rsidR="00FF5C9D" w:rsidRDefault="00FF5C9D" w:rsidP="00057742">
      <w:pPr>
        <w:spacing w:line="240" w:lineRule="auto"/>
      </w:pPr>
    </w:p>
    <w:p w:rsidR="00FF5C9D" w:rsidRDefault="00FF5C9D" w:rsidP="00057742">
      <w:pPr>
        <w:autoSpaceDE w:val="0"/>
        <w:autoSpaceDN w:val="0"/>
        <w:adjustRightInd w:val="0"/>
        <w:ind w:firstLine="540"/>
        <w:jc w:val="center"/>
      </w:pPr>
    </w:p>
    <w:p w:rsidR="00FF5C9D" w:rsidRDefault="00FF5C9D" w:rsidP="00057742">
      <w:pPr>
        <w:autoSpaceDE w:val="0"/>
        <w:autoSpaceDN w:val="0"/>
        <w:adjustRightInd w:val="0"/>
        <w:ind w:firstLine="540"/>
        <w:jc w:val="center"/>
      </w:pPr>
    </w:p>
    <w:p w:rsidR="00FF5C9D" w:rsidRDefault="00FF5C9D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66C0D">
        <w:rPr>
          <w:rFonts w:ascii="Times New Roman" w:hAnsi="Times New Roman" w:cs="Times New Roman"/>
          <w:sz w:val="28"/>
          <w:szCs w:val="28"/>
        </w:rPr>
        <w:t xml:space="preserve">Состав комиссии </w:t>
      </w:r>
    </w:p>
    <w:p w:rsidR="00FF5C9D" w:rsidRDefault="00FF5C9D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66C0D">
        <w:rPr>
          <w:rFonts w:ascii="Times New Roman" w:hAnsi="Times New Roman" w:cs="Times New Roman"/>
          <w:sz w:val="28"/>
          <w:szCs w:val="28"/>
        </w:rPr>
        <w:t xml:space="preserve">по продаже 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C9D" w:rsidRDefault="00FF5C9D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 «Унечское городское поселение» </w:t>
      </w:r>
      <w:r w:rsidRPr="00066C0D">
        <w:rPr>
          <w:rFonts w:ascii="Times New Roman" w:hAnsi="Times New Roman" w:cs="Times New Roman"/>
          <w:sz w:val="28"/>
          <w:szCs w:val="28"/>
        </w:rPr>
        <w:t>без объявления цены</w:t>
      </w:r>
    </w:p>
    <w:p w:rsidR="00FF5C9D" w:rsidRDefault="00FF5C9D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F5C9D" w:rsidRDefault="00FF5C9D" w:rsidP="00057742">
      <w:pPr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Таранов Ф.Н.</w:t>
      </w:r>
      <w:r w:rsidRPr="00057742">
        <w:rPr>
          <w:rFonts w:ascii="Times New Roman" w:hAnsi="Times New Roman" w:cs="Times New Roman"/>
          <w:sz w:val="24"/>
        </w:rPr>
        <w:t xml:space="preserve">      </w:t>
      </w:r>
      <w:r w:rsidRPr="00057742">
        <w:rPr>
          <w:rFonts w:ascii="Times New Roman" w:hAnsi="Times New Roman" w:cs="Times New Roman"/>
          <w:b/>
          <w:sz w:val="24"/>
        </w:rPr>
        <w:t xml:space="preserve">–       </w:t>
      </w:r>
      <w:r w:rsidRPr="00057742">
        <w:rPr>
          <w:rFonts w:ascii="Times New Roman" w:hAnsi="Times New Roman" w:cs="Times New Roman"/>
          <w:sz w:val="24"/>
        </w:rPr>
        <w:t xml:space="preserve">заместитель главы администрации Унечского района, </w:t>
      </w:r>
    </w:p>
    <w:p w:rsidR="00FF5C9D" w:rsidRPr="00057742" w:rsidRDefault="00FF5C9D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комиссии; </w:t>
      </w:r>
    </w:p>
    <w:p w:rsidR="00FF5C9D" w:rsidRDefault="00FF5C9D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F5C9D" w:rsidRPr="00057742" w:rsidRDefault="00FF5C9D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Саянок Н.Д.        –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КУМИ Унечского района, </w:t>
      </w:r>
    </w:p>
    <w:p w:rsidR="00FF5C9D" w:rsidRDefault="00FF5C9D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заместитель председателя комиссии;</w:t>
      </w:r>
    </w:p>
    <w:p w:rsidR="00FF5C9D" w:rsidRPr="00057742" w:rsidRDefault="00FF5C9D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F5C9D" w:rsidRDefault="00FF5C9D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Савостьянова И.В.  –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специалист 1 категории КУМИ Унечского района, </w:t>
      </w:r>
    </w:p>
    <w:p w:rsidR="00FF5C9D" w:rsidRPr="00057742" w:rsidRDefault="00FF5C9D" w:rsidP="0005774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секретарь комиссии.</w:t>
      </w:r>
    </w:p>
    <w:p w:rsidR="00FF5C9D" w:rsidRPr="00057742" w:rsidRDefault="00FF5C9D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Члены комиссии: </w:t>
      </w:r>
    </w:p>
    <w:p w:rsidR="00FF5C9D" w:rsidRDefault="00FF5C9D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F5C9D" w:rsidRPr="00057742" w:rsidRDefault="00FF5C9D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Шклярова А.А.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–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главный специалист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отдела по строительству и архитектуре </w:t>
      </w:r>
    </w:p>
    <w:p w:rsidR="00FF5C9D" w:rsidRDefault="00FF5C9D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а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дминистрации Унечского района; </w:t>
      </w:r>
    </w:p>
    <w:p w:rsidR="00FF5C9D" w:rsidRPr="00057742" w:rsidRDefault="00FF5C9D" w:rsidP="00057742">
      <w:pPr>
        <w:pStyle w:val="ConsPlusTitle"/>
        <w:tabs>
          <w:tab w:val="left" w:pos="2835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F5C9D" w:rsidRDefault="00FF5C9D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Зайцев А.С.            –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глава города Унеча (по согласованию); </w:t>
      </w:r>
    </w:p>
    <w:p w:rsidR="00FF5C9D" w:rsidRPr="00057742" w:rsidRDefault="00FF5C9D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FF5C9D" w:rsidRPr="00057742" w:rsidRDefault="00FF5C9D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Андросенко Е.А.   –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начальник отдела учета и отчетности администрации </w:t>
      </w:r>
    </w:p>
    <w:p w:rsidR="00FF5C9D" w:rsidRDefault="00FF5C9D" w:rsidP="00057742">
      <w:pPr>
        <w:pStyle w:val="ConsPlusTitle"/>
        <w:tabs>
          <w:tab w:val="left" w:pos="2835"/>
        </w:tabs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Унечского района;</w:t>
      </w:r>
    </w:p>
    <w:p w:rsidR="00FF5C9D" w:rsidRPr="00057742" w:rsidRDefault="00FF5C9D" w:rsidP="00057742">
      <w:pPr>
        <w:pStyle w:val="ConsPlusTitle"/>
        <w:tabs>
          <w:tab w:val="left" w:pos="2835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FF5C9D" w:rsidRPr="00057742" w:rsidRDefault="00FF5C9D" w:rsidP="00057742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Сетунова Т.Ф.       –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ведущий </w:t>
      </w:r>
      <w:r>
        <w:rPr>
          <w:rFonts w:ascii="Times New Roman" w:hAnsi="Times New Roman" w:cs="Times New Roman"/>
          <w:b w:val="0"/>
          <w:sz w:val="24"/>
          <w:szCs w:val="24"/>
        </w:rPr>
        <w:t>инспектор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финансового управления </w:t>
      </w:r>
    </w:p>
    <w:p w:rsidR="00FF5C9D" w:rsidRPr="00057742" w:rsidRDefault="00FF5C9D" w:rsidP="00057742">
      <w:pPr>
        <w:pStyle w:val="ConsPlusTitle"/>
        <w:tabs>
          <w:tab w:val="left" w:pos="2835"/>
        </w:tabs>
        <w:rPr>
          <w:rFonts w:ascii="Times New Roman" w:hAnsi="Times New Roman" w:cs="Times New Roman"/>
          <w:b w:val="0"/>
          <w:sz w:val="24"/>
          <w:szCs w:val="24"/>
        </w:rPr>
      </w:pPr>
      <w:r w:rsidRPr="0005774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а</w:t>
      </w:r>
      <w:r w:rsidRPr="00057742">
        <w:rPr>
          <w:rFonts w:ascii="Times New Roman" w:hAnsi="Times New Roman" w:cs="Times New Roman"/>
          <w:b w:val="0"/>
          <w:sz w:val="24"/>
          <w:szCs w:val="24"/>
        </w:rPr>
        <w:t>дминистрации Унечского района.</w:t>
      </w:r>
    </w:p>
    <w:p w:rsidR="00FF5C9D" w:rsidRDefault="00FF5C9D">
      <w:pPr>
        <w:spacing w:line="240" w:lineRule="auto"/>
        <w:rPr>
          <w:rFonts w:ascii="Times New Roman" w:hAnsi="Times New Roman" w:cs="Times New Roman"/>
          <w:b/>
          <w:bCs/>
          <w:kern w:val="32"/>
          <w:sz w:val="32"/>
          <w:szCs w:val="32"/>
        </w:rPr>
      </w:pPr>
    </w:p>
    <w:p w:rsidR="00FF5C9D" w:rsidRDefault="00FF5C9D" w:rsidP="00057742">
      <w:pPr>
        <w:pStyle w:val="Heading1"/>
        <w:tabs>
          <w:tab w:val="left" w:pos="2410"/>
        </w:tabs>
        <w:suppressAutoHyphens/>
        <w:spacing w:before="0" w:after="0" w:line="240" w:lineRule="auto"/>
        <w:rPr>
          <w:rFonts w:ascii="Times New Roman" w:hAnsi="Times New Roman" w:cs="Times New Roman"/>
        </w:rPr>
        <w:sectPr w:rsidR="00FF5C9D" w:rsidSect="00057742"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FF5C9D" w:rsidRPr="005724B2" w:rsidRDefault="00FF5C9D" w:rsidP="00F71540">
      <w:pPr>
        <w:pStyle w:val="Heading1"/>
        <w:tabs>
          <w:tab w:val="left" w:pos="4959"/>
          <w:tab w:val="left" w:pos="5130"/>
        </w:tabs>
        <w:suppressAutoHyphens/>
        <w:spacing w:before="0" w:after="0" w:line="240" w:lineRule="auto"/>
        <w:ind w:left="3540" w:firstLine="708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</w:t>
      </w:r>
      <w:r w:rsidRPr="005724B2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>№ 3</w:t>
      </w:r>
    </w:p>
    <w:p w:rsidR="00FF5C9D" w:rsidRPr="005724B2" w:rsidRDefault="00FF5C9D" w:rsidP="00057742">
      <w:pPr>
        <w:spacing w:line="240" w:lineRule="auto"/>
        <w:rPr>
          <w:rFonts w:ascii="Times New Roman" w:hAnsi="Times New Roman" w:cs="Times New Roman"/>
          <w:sz w:val="24"/>
        </w:rPr>
      </w:pP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 w:rsidRPr="005724B2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   </w:t>
      </w:r>
      <w:r w:rsidRPr="005724B2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 w:rsidRPr="005724B2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</w:t>
      </w:r>
      <w:r w:rsidRPr="005724B2">
        <w:rPr>
          <w:rFonts w:ascii="Times New Roman" w:hAnsi="Times New Roman" w:cs="Times New Roman"/>
          <w:sz w:val="24"/>
        </w:rPr>
        <w:t xml:space="preserve">к постановлению администрации </w:t>
      </w:r>
    </w:p>
    <w:p w:rsidR="00FF5C9D" w:rsidRPr="00922289" w:rsidRDefault="00FF5C9D" w:rsidP="00057742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5724B2">
        <w:rPr>
          <w:rFonts w:ascii="Times New Roman" w:hAnsi="Times New Roman" w:cs="Times New Roman"/>
          <w:sz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       </w:t>
      </w:r>
      <w:r w:rsidRPr="005724B2">
        <w:rPr>
          <w:rFonts w:ascii="Times New Roman" w:hAnsi="Times New Roman" w:cs="Times New Roman"/>
          <w:sz w:val="24"/>
        </w:rPr>
        <w:t xml:space="preserve">Унечского района  от </w:t>
      </w:r>
      <w:r w:rsidRPr="00922289">
        <w:rPr>
          <w:rFonts w:ascii="Times New Roman" w:hAnsi="Times New Roman" w:cs="Times New Roman"/>
          <w:sz w:val="24"/>
        </w:rPr>
        <w:t>11.04.</w:t>
      </w:r>
      <w:r w:rsidRPr="00722CA3">
        <w:rPr>
          <w:rFonts w:ascii="Times New Roman" w:hAnsi="Times New Roman" w:cs="Times New Roman"/>
          <w:sz w:val="24"/>
        </w:rPr>
        <w:t>2019</w:t>
      </w:r>
      <w:r>
        <w:rPr>
          <w:rFonts w:ascii="Times New Roman" w:hAnsi="Times New Roman" w:cs="Times New Roman"/>
          <w:sz w:val="24"/>
        </w:rPr>
        <w:t xml:space="preserve">  </w:t>
      </w:r>
      <w:r w:rsidRPr="005724B2">
        <w:rPr>
          <w:rFonts w:ascii="Times New Roman" w:hAnsi="Times New Roman" w:cs="Times New Roman"/>
          <w:sz w:val="24"/>
        </w:rPr>
        <w:t xml:space="preserve">№ </w:t>
      </w:r>
      <w:r w:rsidRPr="00922289">
        <w:rPr>
          <w:rFonts w:ascii="Times New Roman" w:hAnsi="Times New Roman" w:cs="Times New Roman"/>
          <w:sz w:val="24"/>
        </w:rPr>
        <w:t>107</w:t>
      </w:r>
    </w:p>
    <w:p w:rsidR="00FF5C9D" w:rsidRDefault="00FF5C9D" w:rsidP="00057742">
      <w:pPr>
        <w:spacing w:line="240" w:lineRule="auto"/>
        <w:rPr>
          <w:rFonts w:ascii="Times New Roman" w:hAnsi="Times New Roman" w:cs="Times New Roman"/>
        </w:rPr>
      </w:pPr>
    </w:p>
    <w:p w:rsidR="00FF5C9D" w:rsidRDefault="00FF5C9D" w:rsidP="0005774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F5C9D" w:rsidRDefault="00FF5C9D" w:rsidP="0005774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FF5C9D" w:rsidRPr="00057742" w:rsidRDefault="00FF5C9D" w:rsidP="0005774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57742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FF5C9D" w:rsidRPr="00057742" w:rsidRDefault="00FF5C9D" w:rsidP="00057742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57742">
        <w:rPr>
          <w:rFonts w:ascii="Times New Roman" w:hAnsi="Times New Roman" w:cs="Times New Roman"/>
          <w:b w:val="0"/>
          <w:sz w:val="28"/>
          <w:szCs w:val="28"/>
        </w:rPr>
        <w:t xml:space="preserve">о комиссии по продаже муниципального имущества </w:t>
      </w:r>
    </w:p>
    <w:p w:rsidR="00FF5C9D" w:rsidRPr="00B17D22" w:rsidRDefault="00FF5C9D" w:rsidP="0005774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57742">
        <w:rPr>
          <w:rFonts w:ascii="Times New Roman" w:hAnsi="Times New Roman" w:cs="Times New Roman"/>
          <w:b w:val="0"/>
          <w:sz w:val="28"/>
          <w:szCs w:val="28"/>
        </w:rPr>
        <w:t>МО «Унечское городское поселение» без объявления цены</w:t>
      </w:r>
    </w:p>
    <w:p w:rsidR="00FF5C9D" w:rsidRPr="00C272BE" w:rsidRDefault="00FF5C9D" w:rsidP="00057742">
      <w:pPr>
        <w:autoSpaceDE w:val="0"/>
        <w:autoSpaceDN w:val="0"/>
        <w:adjustRightInd w:val="0"/>
        <w:jc w:val="center"/>
        <w:outlineLvl w:val="0"/>
        <w:rPr>
          <w:b/>
        </w:rPr>
      </w:pP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1. Общие положения.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1.1. Комиссия по продаже муниципального имущества МО «Унечское городское поселение» без объявления цены (далее – Комиссия) создана для осуществления мероприятий по проведению продажи муниципального имущества без объявления цены, 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>1 к настоящему постановлению, в соответствии с действующим законодательством.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1.2. 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 xml:space="preserve">Комиссия в своей деятельности руководствуется Федеральным законом от 21.12.2001 </w:t>
      </w:r>
      <w:r>
        <w:rPr>
          <w:rFonts w:ascii="Times New Roman" w:hAnsi="Times New Roman" w:cs="Times New Roman"/>
          <w:sz w:val="24"/>
        </w:rPr>
        <w:t xml:space="preserve">              </w:t>
      </w:r>
      <w:r w:rsidRPr="00057742">
        <w:rPr>
          <w:rFonts w:ascii="Times New Roman" w:hAnsi="Times New Roman" w:cs="Times New Roman"/>
          <w:sz w:val="24"/>
        </w:rPr>
        <w:t>№ 178–ФЗ «О приватизации государственного и муниципального имущества» (далее Федеральный закон от 21.12.2001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 xml:space="preserve">№ 178–ФЗ), Постановлением Правительства РФ от 22.07.2002 </w:t>
      </w:r>
      <w:r>
        <w:rPr>
          <w:rFonts w:ascii="Times New Roman" w:hAnsi="Times New Roman" w:cs="Times New Roman"/>
          <w:sz w:val="24"/>
        </w:rPr>
        <w:t xml:space="preserve">    </w:t>
      </w:r>
      <w:r w:rsidRPr="00057742">
        <w:rPr>
          <w:rFonts w:ascii="Times New Roman" w:hAnsi="Times New Roman" w:cs="Times New Roman"/>
          <w:sz w:val="24"/>
        </w:rPr>
        <w:t>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 (далее – Постановление Правительства РФ от 22.07.2002 № 549), иными нормативными правовыми актами и настоящим Положением.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2. Основная задача комиссии.</w:t>
      </w:r>
    </w:p>
    <w:p w:rsidR="00FF5C9D" w:rsidRPr="00057742" w:rsidRDefault="00FF5C9D" w:rsidP="0005774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2.1. Комиссия определяет покупателя имущества в случае продажи имущества без объявления цены в соответствии с Федеральным законом от 21.12.2001 № 178–ФЗ, Постановлением Правительства РФ от 22.07.2002 № 549, иными нормативными правовыми актами.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2.2. Комиссия принимает другие решения в рамках своей компетенции по вопросам проведения продажи имущества без объявления цены.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 Полномочия членов комиссии.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3.1. Председатель Комиссии – заместитель главы администрации района, выполняет следующие функции: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работу Комиссии;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определяет повестку дня заседания Комиссии;  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председательствует на заседаниях Комиссии; 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организует ведение протокола; 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представляет протокол на утверждение главе администрации района.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 3.2. Заместитель председателя Комиссии – председатель </w:t>
      </w:r>
      <w:r>
        <w:rPr>
          <w:rFonts w:ascii="Times New Roman" w:hAnsi="Times New Roman" w:cs="Times New Roman"/>
          <w:sz w:val="24"/>
        </w:rPr>
        <w:t>к</w:t>
      </w:r>
      <w:r w:rsidRPr="00057742">
        <w:rPr>
          <w:rFonts w:ascii="Times New Roman" w:hAnsi="Times New Roman" w:cs="Times New Roman"/>
          <w:sz w:val="24"/>
        </w:rPr>
        <w:t>омитет</w:t>
      </w:r>
      <w:r>
        <w:rPr>
          <w:rFonts w:ascii="Times New Roman" w:hAnsi="Times New Roman" w:cs="Times New Roman"/>
          <w:sz w:val="24"/>
        </w:rPr>
        <w:t>а</w:t>
      </w:r>
      <w:r w:rsidRPr="00057742">
        <w:rPr>
          <w:rFonts w:ascii="Times New Roman" w:hAnsi="Times New Roman" w:cs="Times New Roman"/>
          <w:sz w:val="24"/>
        </w:rPr>
        <w:t xml:space="preserve"> по управлению муниципальным имуществом Унечского района (далее –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>КУМИ Унечского района)</w:t>
      </w:r>
      <w:r>
        <w:rPr>
          <w:rFonts w:ascii="Times New Roman" w:hAnsi="Times New Roman" w:cs="Times New Roman"/>
          <w:sz w:val="24"/>
        </w:rPr>
        <w:t>,</w:t>
      </w:r>
      <w:r w:rsidRPr="00057742">
        <w:rPr>
          <w:rFonts w:ascii="Times New Roman" w:hAnsi="Times New Roman" w:cs="Times New Roman"/>
          <w:sz w:val="24"/>
        </w:rPr>
        <w:t xml:space="preserve"> от имени Продавца имущества –</w:t>
      </w:r>
      <w:r>
        <w:rPr>
          <w:rFonts w:ascii="Times New Roman" w:hAnsi="Times New Roman" w:cs="Times New Roman"/>
          <w:sz w:val="24"/>
        </w:rPr>
        <w:t xml:space="preserve"> </w:t>
      </w:r>
      <w:r w:rsidRPr="00057742">
        <w:rPr>
          <w:rFonts w:ascii="Times New Roman" w:hAnsi="Times New Roman" w:cs="Times New Roman"/>
          <w:sz w:val="24"/>
        </w:rPr>
        <w:t>КУМИ Унечского района, наделенного указанными полномочиями в соответствии с Положением о порядке владения, пользования, распоряжения и управления муниципальным имуществом, относящимся к собственности муниципального образования «Унечское городское поселение», утвержденным решением Унечского городского Совета народных депутатов от 12.12.2014 № 3–36 (в редакции решения от 27.03.2015 № 3–50)</w:t>
      </w:r>
      <w:r w:rsidRPr="00057742">
        <w:rPr>
          <w:rFonts w:ascii="Times New Roman" w:hAnsi="Times New Roman" w:cs="Times New Roman"/>
          <w:b/>
          <w:bCs/>
          <w:sz w:val="24"/>
        </w:rPr>
        <w:t xml:space="preserve">, </w:t>
      </w:r>
      <w:r w:rsidRPr="00734ED7">
        <w:rPr>
          <w:rFonts w:ascii="Times New Roman" w:hAnsi="Times New Roman" w:cs="Times New Roman"/>
          <w:sz w:val="24"/>
        </w:rPr>
        <w:t>Положением о Комитет</w:t>
      </w:r>
      <w:r>
        <w:rPr>
          <w:rFonts w:ascii="Times New Roman" w:hAnsi="Times New Roman" w:cs="Times New Roman"/>
          <w:sz w:val="24"/>
        </w:rPr>
        <w:t>е</w:t>
      </w:r>
      <w:r w:rsidRPr="00734ED7">
        <w:rPr>
          <w:rFonts w:ascii="Times New Roman" w:hAnsi="Times New Roman" w:cs="Times New Roman"/>
          <w:sz w:val="24"/>
        </w:rPr>
        <w:t xml:space="preserve"> по управлению муниципальным имуществом Унечского района, утвержденным решением Унечского районного Совета народных депутатов от 10.12.2014 </w:t>
      </w:r>
      <w:r>
        <w:rPr>
          <w:rFonts w:ascii="Times New Roman" w:hAnsi="Times New Roman" w:cs="Times New Roman"/>
          <w:sz w:val="24"/>
        </w:rPr>
        <w:t xml:space="preserve">             </w:t>
      </w:r>
      <w:r w:rsidRPr="00734ED7">
        <w:rPr>
          <w:rFonts w:ascii="Times New Roman" w:hAnsi="Times New Roman" w:cs="Times New Roman"/>
          <w:sz w:val="24"/>
        </w:rPr>
        <w:t>№ 5-39 (</w:t>
      </w:r>
      <w:r w:rsidRPr="00EB5856">
        <w:rPr>
          <w:rFonts w:ascii="Times New Roman" w:hAnsi="Times New Roman" w:cs="Times New Roman"/>
          <w:sz w:val="24"/>
        </w:rPr>
        <w:t>в ред. решени</w:t>
      </w:r>
      <w:r>
        <w:rPr>
          <w:rFonts w:ascii="Times New Roman" w:hAnsi="Times New Roman" w:cs="Times New Roman"/>
          <w:sz w:val="24"/>
        </w:rPr>
        <w:t>й</w:t>
      </w:r>
      <w:r w:rsidRPr="00EB5856">
        <w:rPr>
          <w:rFonts w:ascii="Times New Roman" w:hAnsi="Times New Roman" w:cs="Times New Roman"/>
          <w:sz w:val="24"/>
        </w:rPr>
        <w:t xml:space="preserve"> от 25.02.2015 № 5-74</w:t>
      </w:r>
      <w:r>
        <w:rPr>
          <w:rFonts w:ascii="Times New Roman" w:hAnsi="Times New Roman" w:cs="Times New Roman"/>
          <w:sz w:val="24"/>
        </w:rPr>
        <w:t xml:space="preserve">, от </w:t>
      </w:r>
      <w:r w:rsidRPr="00FC38C4">
        <w:rPr>
          <w:rFonts w:ascii="Times New Roman" w:hAnsi="Times New Roman" w:cs="Times New Roman"/>
          <w:sz w:val="24"/>
        </w:rPr>
        <w:t>16.06.2017 № 5-240</w:t>
      </w:r>
      <w:r w:rsidRPr="00734ED7">
        <w:rPr>
          <w:rFonts w:ascii="Times New Roman" w:hAnsi="Times New Roman" w:cs="Times New Roman"/>
          <w:sz w:val="24"/>
        </w:rPr>
        <w:t>)</w:t>
      </w:r>
      <w:r w:rsidRPr="00057742">
        <w:rPr>
          <w:rFonts w:ascii="Times New Roman" w:hAnsi="Times New Roman" w:cs="Times New Roman"/>
          <w:sz w:val="24"/>
        </w:rPr>
        <w:t>, выполняет следующие функции: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устанавливает срок приема заявок на приобретение имущества (дата и время начала и окончания приема заявок), а также дату подведения итогов продажи имущества;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подготовку и размещение информационного сообщения о продаже имущества;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прием заявок юридических и физических лиц на приобретение имущества (далее именуются соответственно – заявки и претенденты), а также прилагаемых к ним предложений о цене приобретения имущества и других документов по описи, представляемых претендентом;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ведение учета заявок и предложений о цене приобретения имущества путем их регистрации в установленном порядке;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 уведомляет претендента об отказе в рассмотрении поданной им заявки и предложения о цене приобретения имущества или о признании его покупателем имущества;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заключает с покупателем договор купли–продажи имущества на основании решения администрации района в соответствии с утвержденным протоколом заседания Комиссии;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проведение расчетов с покупателем;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организует подготовку и размещение информационного сообщения об итогах продажи имущества в тех же средствах массовой информации, в которых было размещено информационное сообщение о продаже имущества;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обеспечивает передачу имущества покупателю и совершает необходимые действия, связанные с переходом права собственности на него;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осуществляет иные функции, предусмотренные Федеральным законом от 21.12.2001 </w:t>
      </w:r>
      <w:r>
        <w:rPr>
          <w:rFonts w:ascii="Times New Roman" w:hAnsi="Times New Roman" w:cs="Times New Roman"/>
          <w:sz w:val="24"/>
        </w:rPr>
        <w:t xml:space="preserve">           </w:t>
      </w:r>
      <w:r w:rsidRPr="00057742">
        <w:rPr>
          <w:rFonts w:ascii="Times New Roman" w:hAnsi="Times New Roman" w:cs="Times New Roman"/>
          <w:sz w:val="24"/>
        </w:rPr>
        <w:t>№ 178–ФЗ и настоящим Положением.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3.4.Заместитель председателя комиссии в отсутствие председателя Комиссии исполняет его функции.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3.5. Секретарь Комиссии – специалист КУМИ Унечского района: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ведет прием заявок юридических и физических лиц на приобретение имущества (далее именуются соответственно – заявки и претенденты), а также прилагаемых к ним предложений о цене приобретения имущества и других документов по описи, представляемых претендентом;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ведет учет заявок и предложений о цене приобретения имущества путем их регистрации в установленном Продавцом имущества порядке;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готовит проект уведомления претендента об отказе в рассмотрении поданной им заявки и предложения о цене приобретения имущества или о признании его покупателем имущества на основании принятых комиссией решений;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готовит проект решения администрации района о продаже имущества и договор купли–продажи имущества в соответствии с утвержденным протоколом заседания Комиссии;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контролирует проведение расчетов с покупателями;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готовит проект информационного сообщения об итогах продажи имущества;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участвует в передаче имущества покупателю и совершает необходимые действия, связанные с переходом права собственности на него;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– оповещает членов Комиссии  о дате заседания Комиссии, ведет протокол заседания;   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осуществляет подписание оформленного протокола членами Комиссии;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– участвует в работе по информационному обеспечению проведения продажи имущества без объявления цены.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3.6. Все члены Комиссии осуществляют свои полномочия на общественных началах.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 xml:space="preserve">3.7. Члены Комиссии участвуют в подготовке заседания по поручению председателя Комиссии, в заседаниях Комиссии, в голосовании и в обсуждении по вопросам повестки дня. 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 Порядок работы комиссии.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4.1. Материалы для рассмотрения на Комиссии предоставляются секретарем Комиссии членам комиссии за 2 дня до даты проведения заседания, назначенного в соответствии с информационным сообщением о проведении продажи имущества без объявления цены.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4.2. Заседание Комиссии проводится по мере необходимости и назнача</w:t>
      </w:r>
      <w:r>
        <w:rPr>
          <w:rFonts w:ascii="Times New Roman" w:hAnsi="Times New Roman" w:cs="Times New Roman"/>
          <w:sz w:val="24"/>
        </w:rPr>
        <w:t>е</w:t>
      </w:r>
      <w:r w:rsidRPr="00057742">
        <w:rPr>
          <w:rFonts w:ascii="Times New Roman" w:hAnsi="Times New Roman" w:cs="Times New Roman"/>
          <w:sz w:val="24"/>
        </w:rPr>
        <w:t>тся председателем Комиссии.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4.3. На заседании Комиссии, проводимом в сроки, указанные в информационном сообщении, председатель Комиссии вскрывает конверты с предложениями о цене приобретения имущества. При вскрытии конвертов с предложениями могут присутствовать подавшие их претенденты или их полномочные представители.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4.4. Решения Комиссии оформляются протоколами, которые подписываются всеми членами Комиссии, присутствующими на заседании.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4.5. Протокол комиссии утверждается главой администрации Унечского района.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4.6. Заседание Комиссии считается правомочным, если на нем присутствуют более половины ее членов.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4.7.</w:t>
      </w:r>
      <w:r w:rsidRPr="00057742">
        <w:rPr>
          <w:rFonts w:ascii="Times New Roman" w:hAnsi="Times New Roman" w:cs="Times New Roman"/>
          <w:sz w:val="24"/>
        </w:rPr>
        <w:tab/>
        <w:t>Решения Комиссии принимаются путем открытого голосования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4.8. Если при принятии комиссией решения имеется особое мнение члена Комиссии, то протокол с особым мнением направляется главе администрации района для сведения.</w:t>
      </w:r>
    </w:p>
    <w:p w:rsidR="00FF5C9D" w:rsidRPr="00057742" w:rsidRDefault="00FF5C9D" w:rsidP="00057742">
      <w:pPr>
        <w:autoSpaceDE w:val="0"/>
        <w:autoSpaceDN w:val="0"/>
        <w:adjustRightInd w:val="0"/>
        <w:spacing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</w:rPr>
      </w:pPr>
      <w:r w:rsidRPr="00057742">
        <w:rPr>
          <w:rFonts w:ascii="Times New Roman" w:hAnsi="Times New Roman" w:cs="Times New Roman"/>
          <w:sz w:val="24"/>
        </w:rPr>
        <w:t>4.9. Решения Комиссии являются основанием для принятия решения администрации района о продаже имущества и обязательными для исполнения покупателями имущества при продаже имущества без объявления цены.</w:t>
      </w:r>
    </w:p>
    <w:p w:rsidR="00FF5C9D" w:rsidRDefault="00FF5C9D" w:rsidP="00057742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FF5C9D" w:rsidSect="00906DE3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0E2"/>
    <w:rsid w:val="00003F73"/>
    <w:rsid w:val="00005E1F"/>
    <w:rsid w:val="000175AB"/>
    <w:rsid w:val="000268BB"/>
    <w:rsid w:val="00040C7E"/>
    <w:rsid w:val="00042385"/>
    <w:rsid w:val="00044625"/>
    <w:rsid w:val="00044AC7"/>
    <w:rsid w:val="00046A47"/>
    <w:rsid w:val="00051022"/>
    <w:rsid w:val="000517C9"/>
    <w:rsid w:val="000543A2"/>
    <w:rsid w:val="00057742"/>
    <w:rsid w:val="00061065"/>
    <w:rsid w:val="00066C0D"/>
    <w:rsid w:val="00067418"/>
    <w:rsid w:val="00070BD0"/>
    <w:rsid w:val="00082D98"/>
    <w:rsid w:val="00092934"/>
    <w:rsid w:val="000A05B8"/>
    <w:rsid w:val="000A5B99"/>
    <w:rsid w:val="000A608A"/>
    <w:rsid w:val="000C19E5"/>
    <w:rsid w:val="000C2C7C"/>
    <w:rsid w:val="000C707C"/>
    <w:rsid w:val="000E0CA2"/>
    <w:rsid w:val="000E1710"/>
    <w:rsid w:val="000F291F"/>
    <w:rsid w:val="000F6214"/>
    <w:rsid w:val="000F6FC6"/>
    <w:rsid w:val="000F7A62"/>
    <w:rsid w:val="00111A96"/>
    <w:rsid w:val="001213E8"/>
    <w:rsid w:val="00121CC6"/>
    <w:rsid w:val="00125DDB"/>
    <w:rsid w:val="001304DE"/>
    <w:rsid w:val="00131873"/>
    <w:rsid w:val="0013616C"/>
    <w:rsid w:val="00136660"/>
    <w:rsid w:val="00140FC7"/>
    <w:rsid w:val="00151C64"/>
    <w:rsid w:val="0015385F"/>
    <w:rsid w:val="00160E71"/>
    <w:rsid w:val="0016411F"/>
    <w:rsid w:val="001655AE"/>
    <w:rsid w:val="0016683C"/>
    <w:rsid w:val="0016718D"/>
    <w:rsid w:val="00167311"/>
    <w:rsid w:val="00177ECE"/>
    <w:rsid w:val="001A12B4"/>
    <w:rsid w:val="001A4A89"/>
    <w:rsid w:val="001A74C1"/>
    <w:rsid w:val="001B057E"/>
    <w:rsid w:val="001B1D5F"/>
    <w:rsid w:val="001B3AFA"/>
    <w:rsid w:val="001C1DB8"/>
    <w:rsid w:val="001C20D2"/>
    <w:rsid w:val="001C4A75"/>
    <w:rsid w:val="001E40F4"/>
    <w:rsid w:val="001E43D6"/>
    <w:rsid w:val="001E631D"/>
    <w:rsid w:val="001F1FA9"/>
    <w:rsid w:val="001F2E6D"/>
    <w:rsid w:val="00200B5C"/>
    <w:rsid w:val="00207B5C"/>
    <w:rsid w:val="0022127D"/>
    <w:rsid w:val="0022249D"/>
    <w:rsid w:val="00222FBB"/>
    <w:rsid w:val="00294019"/>
    <w:rsid w:val="0029620E"/>
    <w:rsid w:val="002A2867"/>
    <w:rsid w:val="002A57C1"/>
    <w:rsid w:val="002A6E0B"/>
    <w:rsid w:val="002B047F"/>
    <w:rsid w:val="002B36BF"/>
    <w:rsid w:val="002C0B2E"/>
    <w:rsid w:val="002D51AC"/>
    <w:rsid w:val="002E0244"/>
    <w:rsid w:val="002E30A6"/>
    <w:rsid w:val="002E3FC9"/>
    <w:rsid w:val="002F6F24"/>
    <w:rsid w:val="0030201E"/>
    <w:rsid w:val="00305C4B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72C54"/>
    <w:rsid w:val="0038736F"/>
    <w:rsid w:val="00391496"/>
    <w:rsid w:val="003919F9"/>
    <w:rsid w:val="00393A05"/>
    <w:rsid w:val="003B77B7"/>
    <w:rsid w:val="003B7CA8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54B40"/>
    <w:rsid w:val="00463E35"/>
    <w:rsid w:val="0046513B"/>
    <w:rsid w:val="00470858"/>
    <w:rsid w:val="004776D4"/>
    <w:rsid w:val="00487994"/>
    <w:rsid w:val="00493A4D"/>
    <w:rsid w:val="004969BB"/>
    <w:rsid w:val="004A6741"/>
    <w:rsid w:val="004A6FD6"/>
    <w:rsid w:val="004B0C1A"/>
    <w:rsid w:val="004B4CBE"/>
    <w:rsid w:val="004B5D15"/>
    <w:rsid w:val="004C4444"/>
    <w:rsid w:val="004D4E01"/>
    <w:rsid w:val="004E06AF"/>
    <w:rsid w:val="004E1C6B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761B3"/>
    <w:rsid w:val="0058151E"/>
    <w:rsid w:val="00581F0B"/>
    <w:rsid w:val="0058511F"/>
    <w:rsid w:val="005900A0"/>
    <w:rsid w:val="00590B1B"/>
    <w:rsid w:val="00590BBE"/>
    <w:rsid w:val="00593F6F"/>
    <w:rsid w:val="00594188"/>
    <w:rsid w:val="005967B8"/>
    <w:rsid w:val="005B2A7C"/>
    <w:rsid w:val="005B4B7E"/>
    <w:rsid w:val="005B62F1"/>
    <w:rsid w:val="005C2C61"/>
    <w:rsid w:val="005C782E"/>
    <w:rsid w:val="005D09B8"/>
    <w:rsid w:val="005D26D1"/>
    <w:rsid w:val="005D2CF6"/>
    <w:rsid w:val="005D564F"/>
    <w:rsid w:val="005E105E"/>
    <w:rsid w:val="005E20EE"/>
    <w:rsid w:val="005E7DED"/>
    <w:rsid w:val="005F1709"/>
    <w:rsid w:val="005F26E8"/>
    <w:rsid w:val="006153A3"/>
    <w:rsid w:val="00616E0C"/>
    <w:rsid w:val="00621B00"/>
    <w:rsid w:val="00624E19"/>
    <w:rsid w:val="00625AA3"/>
    <w:rsid w:val="0062612D"/>
    <w:rsid w:val="006302C2"/>
    <w:rsid w:val="00643677"/>
    <w:rsid w:val="006441E4"/>
    <w:rsid w:val="00646105"/>
    <w:rsid w:val="00653D76"/>
    <w:rsid w:val="006627F2"/>
    <w:rsid w:val="0066615E"/>
    <w:rsid w:val="006750C7"/>
    <w:rsid w:val="00683704"/>
    <w:rsid w:val="00684E2C"/>
    <w:rsid w:val="00687E4B"/>
    <w:rsid w:val="00690D6E"/>
    <w:rsid w:val="006A06C5"/>
    <w:rsid w:val="006C44DE"/>
    <w:rsid w:val="006D5C70"/>
    <w:rsid w:val="006D64FC"/>
    <w:rsid w:val="006D765C"/>
    <w:rsid w:val="006E3C1B"/>
    <w:rsid w:val="006E6CE0"/>
    <w:rsid w:val="006F7B2B"/>
    <w:rsid w:val="00707C67"/>
    <w:rsid w:val="0071397A"/>
    <w:rsid w:val="007179B8"/>
    <w:rsid w:val="00722CA3"/>
    <w:rsid w:val="0072781C"/>
    <w:rsid w:val="00734ED7"/>
    <w:rsid w:val="00735343"/>
    <w:rsid w:val="00736A27"/>
    <w:rsid w:val="00752758"/>
    <w:rsid w:val="007533E6"/>
    <w:rsid w:val="00755700"/>
    <w:rsid w:val="00757792"/>
    <w:rsid w:val="0078011D"/>
    <w:rsid w:val="007818DF"/>
    <w:rsid w:val="007938C0"/>
    <w:rsid w:val="00793B1D"/>
    <w:rsid w:val="00796217"/>
    <w:rsid w:val="007A0A77"/>
    <w:rsid w:val="007A145B"/>
    <w:rsid w:val="007B1590"/>
    <w:rsid w:val="007B66E5"/>
    <w:rsid w:val="007C1D6A"/>
    <w:rsid w:val="007D0434"/>
    <w:rsid w:val="007D0D35"/>
    <w:rsid w:val="007D4067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3408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73393"/>
    <w:rsid w:val="00873BFD"/>
    <w:rsid w:val="008841B8"/>
    <w:rsid w:val="008949FE"/>
    <w:rsid w:val="008A330A"/>
    <w:rsid w:val="008B5049"/>
    <w:rsid w:val="008B60C3"/>
    <w:rsid w:val="008C7EB7"/>
    <w:rsid w:val="008D126D"/>
    <w:rsid w:val="008D1FB8"/>
    <w:rsid w:val="008D22F8"/>
    <w:rsid w:val="008D6CCD"/>
    <w:rsid w:val="008E1424"/>
    <w:rsid w:val="008F23F0"/>
    <w:rsid w:val="008F6FD0"/>
    <w:rsid w:val="00906DE3"/>
    <w:rsid w:val="00922289"/>
    <w:rsid w:val="00924F04"/>
    <w:rsid w:val="00937C33"/>
    <w:rsid w:val="00944802"/>
    <w:rsid w:val="0094776C"/>
    <w:rsid w:val="00951946"/>
    <w:rsid w:val="00953D1E"/>
    <w:rsid w:val="00954830"/>
    <w:rsid w:val="00971789"/>
    <w:rsid w:val="00971EE9"/>
    <w:rsid w:val="00972C35"/>
    <w:rsid w:val="00973D3B"/>
    <w:rsid w:val="00975603"/>
    <w:rsid w:val="0098169B"/>
    <w:rsid w:val="0098772E"/>
    <w:rsid w:val="00991FA4"/>
    <w:rsid w:val="00992A5C"/>
    <w:rsid w:val="00994581"/>
    <w:rsid w:val="009950E9"/>
    <w:rsid w:val="0099736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E0784"/>
    <w:rsid w:val="009E720B"/>
    <w:rsid w:val="00A04EF8"/>
    <w:rsid w:val="00A11F66"/>
    <w:rsid w:val="00A2658F"/>
    <w:rsid w:val="00A367D1"/>
    <w:rsid w:val="00A37788"/>
    <w:rsid w:val="00A430CF"/>
    <w:rsid w:val="00A56CB6"/>
    <w:rsid w:val="00A631A4"/>
    <w:rsid w:val="00A670F5"/>
    <w:rsid w:val="00A67C9E"/>
    <w:rsid w:val="00A7169C"/>
    <w:rsid w:val="00A72164"/>
    <w:rsid w:val="00A72CB3"/>
    <w:rsid w:val="00A8076D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327C"/>
    <w:rsid w:val="00B015B3"/>
    <w:rsid w:val="00B02CD1"/>
    <w:rsid w:val="00B05CBC"/>
    <w:rsid w:val="00B07791"/>
    <w:rsid w:val="00B12482"/>
    <w:rsid w:val="00B17D22"/>
    <w:rsid w:val="00B23A85"/>
    <w:rsid w:val="00B2431C"/>
    <w:rsid w:val="00B347F3"/>
    <w:rsid w:val="00B373BA"/>
    <w:rsid w:val="00B4717B"/>
    <w:rsid w:val="00B64AAB"/>
    <w:rsid w:val="00B839C2"/>
    <w:rsid w:val="00B8510B"/>
    <w:rsid w:val="00B85DA5"/>
    <w:rsid w:val="00BA5FDA"/>
    <w:rsid w:val="00BB5860"/>
    <w:rsid w:val="00BB686D"/>
    <w:rsid w:val="00BC6420"/>
    <w:rsid w:val="00BC6A6A"/>
    <w:rsid w:val="00BD1279"/>
    <w:rsid w:val="00BE0F5E"/>
    <w:rsid w:val="00BE3281"/>
    <w:rsid w:val="00BE380B"/>
    <w:rsid w:val="00BE725F"/>
    <w:rsid w:val="00BF0920"/>
    <w:rsid w:val="00C007E0"/>
    <w:rsid w:val="00C01F23"/>
    <w:rsid w:val="00C108EF"/>
    <w:rsid w:val="00C133C7"/>
    <w:rsid w:val="00C135CF"/>
    <w:rsid w:val="00C14D9B"/>
    <w:rsid w:val="00C252D7"/>
    <w:rsid w:val="00C261B3"/>
    <w:rsid w:val="00C272BE"/>
    <w:rsid w:val="00C4642A"/>
    <w:rsid w:val="00C54D97"/>
    <w:rsid w:val="00C739AA"/>
    <w:rsid w:val="00C74598"/>
    <w:rsid w:val="00C757BE"/>
    <w:rsid w:val="00C8246F"/>
    <w:rsid w:val="00C8289E"/>
    <w:rsid w:val="00C864F7"/>
    <w:rsid w:val="00C93E9C"/>
    <w:rsid w:val="00C95053"/>
    <w:rsid w:val="00C97E94"/>
    <w:rsid w:val="00CB5199"/>
    <w:rsid w:val="00CB7906"/>
    <w:rsid w:val="00CC5334"/>
    <w:rsid w:val="00CC53E3"/>
    <w:rsid w:val="00CD38DE"/>
    <w:rsid w:val="00CD4E2C"/>
    <w:rsid w:val="00CD4F88"/>
    <w:rsid w:val="00CD753F"/>
    <w:rsid w:val="00CE06CD"/>
    <w:rsid w:val="00CE4585"/>
    <w:rsid w:val="00CE76CF"/>
    <w:rsid w:val="00CF62C4"/>
    <w:rsid w:val="00D02248"/>
    <w:rsid w:val="00D06EAF"/>
    <w:rsid w:val="00D11186"/>
    <w:rsid w:val="00D17B2E"/>
    <w:rsid w:val="00D22267"/>
    <w:rsid w:val="00D26B9F"/>
    <w:rsid w:val="00D307BB"/>
    <w:rsid w:val="00D310F2"/>
    <w:rsid w:val="00D3759D"/>
    <w:rsid w:val="00D51E37"/>
    <w:rsid w:val="00D5590D"/>
    <w:rsid w:val="00D9174D"/>
    <w:rsid w:val="00D9750C"/>
    <w:rsid w:val="00DB50A2"/>
    <w:rsid w:val="00DB5503"/>
    <w:rsid w:val="00DC7391"/>
    <w:rsid w:val="00DC7EBF"/>
    <w:rsid w:val="00DE3AEA"/>
    <w:rsid w:val="00DE7872"/>
    <w:rsid w:val="00DE7CD3"/>
    <w:rsid w:val="00DF220A"/>
    <w:rsid w:val="00E12FCF"/>
    <w:rsid w:val="00E1541A"/>
    <w:rsid w:val="00E217E0"/>
    <w:rsid w:val="00E36104"/>
    <w:rsid w:val="00E4302F"/>
    <w:rsid w:val="00E52931"/>
    <w:rsid w:val="00E54F8E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B5856"/>
    <w:rsid w:val="00EC4FBE"/>
    <w:rsid w:val="00ED00E4"/>
    <w:rsid w:val="00ED06EB"/>
    <w:rsid w:val="00EE00B2"/>
    <w:rsid w:val="00EE210F"/>
    <w:rsid w:val="00EF3D07"/>
    <w:rsid w:val="00EF7361"/>
    <w:rsid w:val="00EF757A"/>
    <w:rsid w:val="00F032C1"/>
    <w:rsid w:val="00F04B51"/>
    <w:rsid w:val="00F32163"/>
    <w:rsid w:val="00F37590"/>
    <w:rsid w:val="00F37798"/>
    <w:rsid w:val="00F37C3F"/>
    <w:rsid w:val="00F4290B"/>
    <w:rsid w:val="00F42E8D"/>
    <w:rsid w:val="00F5437F"/>
    <w:rsid w:val="00F71540"/>
    <w:rsid w:val="00F74977"/>
    <w:rsid w:val="00F7589D"/>
    <w:rsid w:val="00F80567"/>
    <w:rsid w:val="00F82354"/>
    <w:rsid w:val="00F915EA"/>
    <w:rsid w:val="00F947FC"/>
    <w:rsid w:val="00FA31A1"/>
    <w:rsid w:val="00FA4080"/>
    <w:rsid w:val="00FB0F1F"/>
    <w:rsid w:val="00FC13B7"/>
    <w:rsid w:val="00FC2BC9"/>
    <w:rsid w:val="00FC38C4"/>
    <w:rsid w:val="00FE0DF8"/>
    <w:rsid w:val="00FF0B00"/>
    <w:rsid w:val="00FF5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93A4D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93A4D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93A4D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93A4D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93A4D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character" w:customStyle="1" w:styleId="a0">
    <w:name w:val="Гипертекстовая ссылка"/>
    <w:basedOn w:val="DefaultParagraphFont"/>
    <w:uiPriority w:val="99"/>
    <w:rsid w:val="00057742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36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hyperlink" Target="http://www.unradm.ru/" TargetMode="External"/><Relationship Id="rId18" Type="http://schemas.openxmlformats.org/officeDocument/2006/relationships/hyperlink" Target="http://www.unradm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unradm.ru/" TargetMode="Externa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unradm.ru/" TargetMode="External"/><Relationship Id="rId1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www.unradm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11" Type="http://schemas.openxmlformats.org/officeDocument/2006/relationships/hyperlink" Target="http://www.unradm.ru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ww.unradm.ru/" TargetMode="External"/><Relationship Id="rId15" Type="http://schemas.openxmlformats.org/officeDocument/2006/relationships/hyperlink" Target="http://www.unradm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unrad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/" TargetMode="External"/><Relationship Id="rId14" Type="http://schemas.openxmlformats.org/officeDocument/2006/relationships/hyperlink" Target="http://www.unradm.ru/" TargetMode="External"/><Relationship Id="rId22" Type="http://schemas.openxmlformats.org/officeDocument/2006/relationships/hyperlink" Target="http://www.torg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1273</TotalTime>
  <Pages>7</Pages>
  <Words>2256</Words>
  <Characters>12861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72</cp:revision>
  <cp:lastPrinted>2019-04-12T06:25:00Z</cp:lastPrinted>
  <dcterms:created xsi:type="dcterms:W3CDTF">2015-08-18T10:35:00Z</dcterms:created>
  <dcterms:modified xsi:type="dcterms:W3CDTF">2019-04-16T09:07:00Z</dcterms:modified>
</cp:coreProperties>
</file>