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7F3B" w:rsidRDefault="009E7F3B" w:rsidP="0070610C">
      <w:pPr>
        <w:pStyle w:val="Title"/>
        <w:rPr>
          <w:rFonts w:ascii="Times New Roman" w:hAnsi="Times New Roman" w:cs="Times New Roman"/>
          <w:b/>
          <w:bCs/>
          <w:caps/>
          <w:sz w:val="24"/>
          <w:szCs w:val="24"/>
        </w:rPr>
      </w:pPr>
      <w:r>
        <w:rPr>
          <w:rFonts w:ascii="Times New Roman" w:hAnsi="Times New Roman" w:cs="Times New Roman"/>
          <w:b/>
          <w:bCs/>
          <w:caps/>
          <w:sz w:val="24"/>
          <w:szCs w:val="24"/>
        </w:rPr>
        <w:t>Российская Федерация</w:t>
      </w:r>
    </w:p>
    <w:p w:rsidR="009E7F3B" w:rsidRPr="00DE6717" w:rsidRDefault="009E7F3B" w:rsidP="0070610C">
      <w:pPr>
        <w:pStyle w:val="Subtitle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АДМИНИСТРАЦИЯ УНЕЧСКОГО РАЙОНА БРЯНСКОЙ ОБЛАСТИ</w:t>
      </w:r>
    </w:p>
    <w:p w:rsidR="009E7F3B" w:rsidRPr="00C64428" w:rsidRDefault="009E7F3B" w:rsidP="0070610C">
      <w:pPr>
        <w:pStyle w:val="Subtitle"/>
        <w:spacing w:before="120"/>
        <w:rPr>
          <w:rFonts w:ascii="Times New Roman" w:hAnsi="Times New Roman" w:cs="Times New Roman"/>
          <w:b/>
          <w:bCs/>
          <w:spacing w:val="40"/>
        </w:rPr>
      </w:pPr>
      <w:r w:rsidRPr="00C64428">
        <w:rPr>
          <w:rFonts w:ascii="Times New Roman" w:hAnsi="Times New Roman" w:cs="Times New Roman"/>
          <w:b/>
          <w:bCs/>
          <w:spacing w:val="40"/>
        </w:rPr>
        <w:t>РАСПОРЯЖЕНИЕ</w:t>
      </w:r>
    </w:p>
    <w:p w:rsidR="009E7F3B" w:rsidRPr="00E76BEB" w:rsidRDefault="009E7F3B" w:rsidP="00D363BB">
      <w:pPr>
        <w:pStyle w:val="Subtitle"/>
        <w:jc w:val="left"/>
        <w:rPr>
          <w:rFonts w:ascii="Times New Roman" w:hAnsi="Times New Roman" w:cs="Times New Roman"/>
          <w:b/>
          <w:bCs/>
          <w:spacing w:val="40"/>
          <w:sz w:val="22"/>
          <w:szCs w:val="22"/>
        </w:rPr>
      </w:pPr>
    </w:p>
    <w:p w:rsidR="009E7F3B" w:rsidRPr="00977F31" w:rsidRDefault="009E7F3B" w:rsidP="00D363BB">
      <w:pPr>
        <w:rPr>
          <w:rFonts w:ascii="Times New Roman" w:hAnsi="Times New Roman" w:cs="Times New Roman"/>
          <w:sz w:val="28"/>
          <w:szCs w:val="28"/>
        </w:rPr>
      </w:pPr>
      <w:r w:rsidRPr="00977F3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05.04.2023 № 173-р</w:t>
      </w:r>
    </w:p>
    <w:p w:rsidR="009E7F3B" w:rsidRPr="00C64428" w:rsidRDefault="009E7F3B" w:rsidP="00D363BB">
      <w:pPr>
        <w:rPr>
          <w:rFonts w:ascii="Times New Roman" w:hAnsi="Times New Roman" w:cs="Times New Roman"/>
          <w:sz w:val="28"/>
          <w:szCs w:val="28"/>
        </w:rPr>
      </w:pPr>
      <w:r w:rsidRPr="00C64428">
        <w:rPr>
          <w:rFonts w:ascii="Times New Roman" w:hAnsi="Times New Roman" w:cs="Times New Roman"/>
          <w:sz w:val="28"/>
          <w:szCs w:val="28"/>
        </w:rPr>
        <w:t>г. Унеча, Брянской области</w:t>
      </w:r>
    </w:p>
    <w:tbl>
      <w:tblPr>
        <w:tblW w:w="0" w:type="auto"/>
        <w:tblInd w:w="-106" w:type="dxa"/>
        <w:tblLook w:val="00A0"/>
      </w:tblPr>
      <w:tblGrid>
        <w:gridCol w:w="5637"/>
      </w:tblGrid>
      <w:tr w:rsidR="009E7F3B" w:rsidRPr="002E2730">
        <w:tc>
          <w:tcPr>
            <w:tcW w:w="5637" w:type="dxa"/>
          </w:tcPr>
          <w:p w:rsidR="009E7F3B" w:rsidRDefault="009E7F3B" w:rsidP="00032E8E">
            <w:pPr>
              <w:tabs>
                <w:tab w:val="left" w:pos="512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 проведении в Унечском районе акции, посвященной Всемирному дню охраны труда 2023 года</w:t>
            </w:r>
          </w:p>
          <w:p w:rsidR="009E7F3B" w:rsidRPr="002E2730" w:rsidRDefault="009E7F3B" w:rsidP="006314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E7F3B" w:rsidRPr="00177396" w:rsidRDefault="009E7F3B" w:rsidP="00177396">
      <w:pPr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9E7F3B" w:rsidRPr="003C6ED4" w:rsidRDefault="009E7F3B" w:rsidP="008C4B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 исполнение ст. 2 Закона Брянской области от 11.11.2009г. № 97-З «</w:t>
      </w:r>
      <w:r w:rsidRPr="00032E8E">
        <w:rPr>
          <w:rFonts w:ascii="Times New Roman" w:hAnsi="Times New Roman" w:cs="Times New Roman"/>
          <w:sz w:val="24"/>
          <w:szCs w:val="24"/>
        </w:rPr>
        <w:t>О наделении органов местного самоуправления отдельными государственными полномочиями Брянской области в области охраны труда и уведомительной регистрации территориальных соглашений и коллективных договоров</w:t>
      </w:r>
      <w:r>
        <w:rPr>
          <w:rFonts w:ascii="Times New Roman" w:hAnsi="Times New Roman" w:cs="Times New Roman"/>
          <w:sz w:val="24"/>
          <w:szCs w:val="24"/>
        </w:rPr>
        <w:t>» и в целях предупреждения несчастных случаев на производстве и профессиональных заболеваний:</w:t>
      </w:r>
    </w:p>
    <w:p w:rsidR="009E7F3B" w:rsidRDefault="009E7F3B" w:rsidP="00C56F4A">
      <w:pPr>
        <w:tabs>
          <w:tab w:val="left" w:pos="993"/>
        </w:tabs>
        <w:adjustRightInd w:val="0"/>
        <w:spacing w:after="0" w:line="240" w:lineRule="auto"/>
        <w:ind w:firstLine="720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9E7F3B" w:rsidRPr="003C6ED4" w:rsidRDefault="009E7F3B" w:rsidP="003C6ED4">
      <w:pPr>
        <w:pStyle w:val="ListParagraph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Провести в апреле месяце 2023 года на территории Унечского района акцию, посвященную Всемирному дню охраны труда (28 апреля).</w:t>
      </w:r>
    </w:p>
    <w:p w:rsidR="009E7F3B" w:rsidRPr="007A180B" w:rsidRDefault="009E7F3B" w:rsidP="002E2730">
      <w:pPr>
        <w:pStyle w:val="ListParagraph"/>
        <w:numPr>
          <w:ilvl w:val="0"/>
          <w:numId w:val="14"/>
        </w:numPr>
        <w:tabs>
          <w:tab w:val="left" w:pos="0"/>
          <w:tab w:val="left" w:pos="709"/>
          <w:tab w:val="left" w:pos="993"/>
        </w:tabs>
        <w:adjustRightInd w:val="0"/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Ведущему инспектору сектора экономического анализа и прогнозирования администрации Унечского района (Коротя Н.М.) провести информационную работу по привлечению к участию в акции объединения работодателей и работников района.</w:t>
      </w:r>
    </w:p>
    <w:p w:rsidR="009E7F3B" w:rsidRPr="00236393" w:rsidRDefault="009E7F3B" w:rsidP="002E2730">
      <w:pPr>
        <w:pStyle w:val="ListParagraph"/>
        <w:numPr>
          <w:ilvl w:val="0"/>
          <w:numId w:val="14"/>
        </w:numPr>
        <w:tabs>
          <w:tab w:val="left" w:pos="0"/>
          <w:tab w:val="left" w:pos="709"/>
          <w:tab w:val="left" w:pos="993"/>
        </w:tabs>
        <w:adjustRightInd w:val="0"/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Рекомендовать работодателям и представительным органам работников предприятий, организаций и учреждений района принять участие в акции, посвященной Всемирному дню охраны труда 2023 года, организовать мероприятия в своих трудовых коллективах.</w:t>
      </w:r>
    </w:p>
    <w:p w:rsidR="009E7F3B" w:rsidRPr="00C040AF" w:rsidRDefault="009E7F3B" w:rsidP="002E2730">
      <w:pPr>
        <w:pStyle w:val="ListParagraph"/>
        <w:numPr>
          <w:ilvl w:val="0"/>
          <w:numId w:val="14"/>
        </w:numPr>
        <w:tabs>
          <w:tab w:val="left" w:pos="0"/>
          <w:tab w:val="left" w:pos="709"/>
          <w:tab w:val="left" w:pos="993"/>
        </w:tabs>
        <w:adjustRightInd w:val="0"/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Утвердить прилагаемый план мероприятий по проведению акции, посвященной Всемирному дню охраны труда 2023 года.</w:t>
      </w:r>
    </w:p>
    <w:p w:rsidR="009E7F3B" w:rsidRPr="003C6ED4" w:rsidRDefault="009E7F3B" w:rsidP="002E2730">
      <w:pPr>
        <w:pStyle w:val="ListParagraph"/>
        <w:numPr>
          <w:ilvl w:val="0"/>
          <w:numId w:val="14"/>
        </w:numPr>
        <w:tabs>
          <w:tab w:val="left" w:pos="0"/>
          <w:tab w:val="left" w:pos="709"/>
          <w:tab w:val="left" w:pos="993"/>
        </w:tabs>
        <w:adjustRightInd w:val="0"/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Руководителям и специалистам по охране труда муниципальных предприятий, организаций, учреждений района предоставить до 25 апреля 2023 года в сектор экономического развития администрации района информацию о проведении мероприятий акции (с приложением фотоматериалов) для подготовки сводного отчета и представления его в Управление государственной службы по труду и занятости населения Брянской области.</w:t>
      </w:r>
    </w:p>
    <w:p w:rsidR="009E7F3B" w:rsidRPr="00935D1F" w:rsidRDefault="009E7F3B" w:rsidP="002E2730">
      <w:pPr>
        <w:pStyle w:val="ListParagraph"/>
        <w:numPr>
          <w:ilvl w:val="0"/>
          <w:numId w:val="14"/>
        </w:numPr>
        <w:tabs>
          <w:tab w:val="left" w:pos="0"/>
          <w:tab w:val="left" w:pos="709"/>
          <w:tab w:val="left" w:pos="993"/>
        </w:tabs>
        <w:adjustRightInd w:val="0"/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Pr="00935D1F">
        <w:rPr>
          <w:rFonts w:ascii="Times New Roman" w:hAnsi="Times New Roman" w:cs="Times New Roman"/>
          <w:sz w:val="24"/>
          <w:szCs w:val="24"/>
        </w:rPr>
        <w:t>аспоряжение разместить на официальном сайте администрации Унечского района в сети Интернет.</w:t>
      </w:r>
    </w:p>
    <w:p w:rsidR="009E7F3B" w:rsidRPr="00935D1F" w:rsidRDefault="009E7F3B" w:rsidP="00935D1F">
      <w:pPr>
        <w:pStyle w:val="ListParagraph"/>
        <w:numPr>
          <w:ilvl w:val="0"/>
          <w:numId w:val="14"/>
        </w:numPr>
        <w:tabs>
          <w:tab w:val="left" w:pos="0"/>
          <w:tab w:val="left" w:pos="709"/>
          <w:tab w:val="left" w:pos="993"/>
        </w:tabs>
        <w:adjustRightInd w:val="0"/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935D1F">
        <w:rPr>
          <w:rFonts w:ascii="Times New Roman" w:hAnsi="Times New Roman" w:cs="Times New Roman"/>
          <w:sz w:val="24"/>
          <w:szCs w:val="24"/>
        </w:rPr>
        <w:t>Контроль за исполнением настоящего распоряжения возложить на заместителя главы администрации района Волкович И.М.</w:t>
      </w:r>
    </w:p>
    <w:p w:rsidR="009E7F3B" w:rsidRDefault="009E7F3B" w:rsidP="006F222F">
      <w:pPr>
        <w:tabs>
          <w:tab w:val="left" w:pos="0"/>
          <w:tab w:val="left" w:pos="993"/>
        </w:tabs>
        <w:adjustRightInd w:val="0"/>
        <w:spacing w:after="0" w:line="240" w:lineRule="auto"/>
        <w:ind w:left="720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9E7F3B" w:rsidRDefault="009E7F3B" w:rsidP="006F222F">
      <w:pPr>
        <w:tabs>
          <w:tab w:val="left" w:pos="0"/>
          <w:tab w:val="left" w:pos="993"/>
        </w:tabs>
        <w:adjustRightInd w:val="0"/>
        <w:spacing w:after="0" w:line="240" w:lineRule="auto"/>
        <w:ind w:left="720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9E7F3B" w:rsidRDefault="009E7F3B" w:rsidP="006F222F">
      <w:pPr>
        <w:tabs>
          <w:tab w:val="left" w:pos="0"/>
          <w:tab w:val="left" w:pos="993"/>
        </w:tabs>
        <w:adjustRightInd w:val="0"/>
        <w:spacing w:after="0" w:line="240" w:lineRule="auto"/>
        <w:ind w:left="720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9E7F3B" w:rsidRDefault="009E7F3B" w:rsidP="006F222F">
      <w:pPr>
        <w:tabs>
          <w:tab w:val="left" w:pos="0"/>
          <w:tab w:val="left" w:pos="993"/>
        </w:tabs>
        <w:adjustRightInd w:val="0"/>
        <w:spacing w:after="0" w:line="240" w:lineRule="auto"/>
        <w:ind w:left="720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9E7F3B" w:rsidRDefault="009E7F3B" w:rsidP="00886BFC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Pr="00C64428">
        <w:rPr>
          <w:rFonts w:ascii="Times New Roman" w:hAnsi="Times New Roman" w:cs="Times New Roman"/>
          <w:sz w:val="24"/>
          <w:szCs w:val="24"/>
        </w:rPr>
        <w:t>лав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C64428">
        <w:rPr>
          <w:rFonts w:ascii="Times New Roman" w:hAnsi="Times New Roman" w:cs="Times New Roman"/>
          <w:sz w:val="24"/>
          <w:szCs w:val="24"/>
        </w:rPr>
        <w:t xml:space="preserve"> администрации района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</w:t>
      </w:r>
      <w:r w:rsidRPr="00C64428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>А.М. Кусков</w:t>
      </w:r>
    </w:p>
    <w:p w:rsidR="009E7F3B" w:rsidRDefault="009E7F3B" w:rsidP="00886BFC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E7F3B" w:rsidRDefault="009E7F3B" w:rsidP="00886BFC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E7F3B" w:rsidRDefault="009E7F3B" w:rsidP="00886BFC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E7F3B" w:rsidRDefault="009E7F3B" w:rsidP="00886BFC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E7F3B" w:rsidRDefault="009E7F3B" w:rsidP="00886BFC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E7F3B" w:rsidRDefault="009E7F3B" w:rsidP="00886BFC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E7F3B" w:rsidRDefault="009E7F3B" w:rsidP="00886BFC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E7F3B" w:rsidRPr="000E7ECE" w:rsidRDefault="009E7F3B" w:rsidP="000E7ECE">
      <w:pPr>
        <w:tabs>
          <w:tab w:val="num" w:pos="0"/>
          <w:tab w:val="left" w:pos="688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E7F3B" w:rsidRPr="000E7ECE" w:rsidRDefault="009E7F3B" w:rsidP="000E7ECE">
      <w:pPr>
        <w:tabs>
          <w:tab w:val="num" w:pos="0"/>
          <w:tab w:val="left" w:pos="688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E7F3B" w:rsidRPr="000E7ECE" w:rsidRDefault="009E7F3B" w:rsidP="000E7ECE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E7F3B" w:rsidRPr="00886BFC" w:rsidRDefault="009E7F3B" w:rsidP="00886BFC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9E7F3B" w:rsidRPr="00886BFC" w:rsidSect="008C4BE7">
          <w:pgSz w:w="11906" w:h="16838"/>
          <w:pgMar w:top="1135" w:right="849" w:bottom="993" w:left="1134" w:header="360" w:footer="0" w:gutter="0"/>
          <w:cols w:space="708"/>
          <w:titlePg/>
          <w:docGrid w:linePitch="360"/>
        </w:sectPr>
      </w:pPr>
      <w:r>
        <w:rPr>
          <w:rFonts w:ascii="Times New Roman" w:hAnsi="Times New Roman" w:cs="Times New Roman"/>
          <w:sz w:val="24"/>
          <w:szCs w:val="24"/>
        </w:rPr>
        <w:t>.</w:t>
      </w:r>
      <w:r w:rsidRPr="000E7ECE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</w:p>
    <w:p w:rsidR="009E7F3B" w:rsidRPr="00695444" w:rsidRDefault="009E7F3B" w:rsidP="00886BF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sectPr w:rsidR="009E7F3B" w:rsidRPr="00695444" w:rsidSect="00442992">
      <w:pgSz w:w="16838" w:h="11906" w:orient="landscape"/>
      <w:pgMar w:top="1276" w:right="992" w:bottom="851" w:left="992" w:header="0" w:footer="0" w:gutter="0"/>
      <w:cols w:space="720"/>
      <w:formProt w:val="0"/>
      <w:titlePg/>
      <w:docGrid w:linePitch="360" w:charSpace="409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E7F3B" w:rsidRDefault="009E7F3B">
      <w:r>
        <w:separator/>
      </w:r>
    </w:p>
  </w:endnote>
  <w:endnote w:type="continuationSeparator" w:id="1">
    <w:p w:rsidR="009E7F3B" w:rsidRDefault="009E7F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50602020203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E7F3B" w:rsidRDefault="009E7F3B">
      <w:r>
        <w:separator/>
      </w:r>
    </w:p>
  </w:footnote>
  <w:footnote w:type="continuationSeparator" w:id="1">
    <w:p w:rsidR="009E7F3B" w:rsidRDefault="009E7F3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D57CB10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1CFE883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3A6EEB1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CB786C4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AFC6C3E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cs="Symbol" w:hint="default"/>
      </w:rPr>
    </w:lvl>
  </w:abstractNum>
  <w:abstractNum w:abstractNumId="5">
    <w:nsid w:val="FFFFFF81"/>
    <w:multiLevelType w:val="singleLevel"/>
    <w:tmpl w:val="82BE1D3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cs="Symbol" w:hint="default"/>
      </w:rPr>
    </w:lvl>
  </w:abstractNum>
  <w:abstractNum w:abstractNumId="6">
    <w:nsid w:val="FFFFFF82"/>
    <w:multiLevelType w:val="singleLevel"/>
    <w:tmpl w:val="9E8AA73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cs="Symbol" w:hint="default"/>
      </w:rPr>
    </w:lvl>
  </w:abstractNum>
  <w:abstractNum w:abstractNumId="7">
    <w:nsid w:val="FFFFFF83"/>
    <w:multiLevelType w:val="singleLevel"/>
    <w:tmpl w:val="5E58BB5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 w:hint="default"/>
      </w:rPr>
    </w:lvl>
  </w:abstractNum>
  <w:abstractNum w:abstractNumId="8">
    <w:nsid w:val="FFFFFF88"/>
    <w:multiLevelType w:val="singleLevel"/>
    <w:tmpl w:val="E8685C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54687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0">
    <w:nsid w:val="08567B75"/>
    <w:multiLevelType w:val="hybridMultilevel"/>
    <w:tmpl w:val="FB0A4D30"/>
    <w:lvl w:ilvl="0" w:tplc="CCF8CA4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8735DA8"/>
    <w:multiLevelType w:val="hybridMultilevel"/>
    <w:tmpl w:val="7646F5EA"/>
    <w:lvl w:ilvl="0" w:tplc="4DEA5F46">
      <w:start w:val="4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55" w:hanging="360"/>
      </w:pPr>
    </w:lvl>
    <w:lvl w:ilvl="2" w:tplc="0419001B">
      <w:start w:val="1"/>
      <w:numFmt w:val="lowerRoman"/>
      <w:lvlText w:val="%3."/>
      <w:lvlJc w:val="right"/>
      <w:pPr>
        <w:ind w:left="2175" w:hanging="180"/>
      </w:pPr>
    </w:lvl>
    <w:lvl w:ilvl="3" w:tplc="0419000F">
      <w:start w:val="1"/>
      <w:numFmt w:val="decimal"/>
      <w:lvlText w:val="%4."/>
      <w:lvlJc w:val="left"/>
      <w:pPr>
        <w:ind w:left="2895" w:hanging="360"/>
      </w:pPr>
    </w:lvl>
    <w:lvl w:ilvl="4" w:tplc="04190019">
      <w:start w:val="1"/>
      <w:numFmt w:val="lowerLetter"/>
      <w:lvlText w:val="%5."/>
      <w:lvlJc w:val="left"/>
      <w:pPr>
        <w:ind w:left="3615" w:hanging="360"/>
      </w:pPr>
    </w:lvl>
    <w:lvl w:ilvl="5" w:tplc="0419001B">
      <w:start w:val="1"/>
      <w:numFmt w:val="lowerRoman"/>
      <w:lvlText w:val="%6."/>
      <w:lvlJc w:val="right"/>
      <w:pPr>
        <w:ind w:left="4335" w:hanging="180"/>
      </w:pPr>
    </w:lvl>
    <w:lvl w:ilvl="6" w:tplc="0419000F">
      <w:start w:val="1"/>
      <w:numFmt w:val="decimal"/>
      <w:lvlText w:val="%7."/>
      <w:lvlJc w:val="left"/>
      <w:pPr>
        <w:ind w:left="5055" w:hanging="360"/>
      </w:pPr>
    </w:lvl>
    <w:lvl w:ilvl="7" w:tplc="04190019">
      <w:start w:val="1"/>
      <w:numFmt w:val="lowerLetter"/>
      <w:lvlText w:val="%8."/>
      <w:lvlJc w:val="left"/>
      <w:pPr>
        <w:ind w:left="5775" w:hanging="360"/>
      </w:pPr>
    </w:lvl>
    <w:lvl w:ilvl="8" w:tplc="0419001B">
      <w:start w:val="1"/>
      <w:numFmt w:val="lowerRoman"/>
      <w:lvlText w:val="%9."/>
      <w:lvlJc w:val="right"/>
      <w:pPr>
        <w:ind w:left="6495" w:hanging="180"/>
      </w:pPr>
    </w:lvl>
  </w:abstractNum>
  <w:abstractNum w:abstractNumId="12">
    <w:nsid w:val="44B520EC"/>
    <w:multiLevelType w:val="multilevel"/>
    <w:tmpl w:val="13EECEE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>
    <w:nsid w:val="79AB5DCA"/>
    <w:multiLevelType w:val="multilevel"/>
    <w:tmpl w:val="13EECEE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11"/>
  </w:num>
  <w:num w:numId="2">
    <w:abstractNumId w:val="13"/>
  </w:num>
  <w:num w:numId="3">
    <w:abstractNumId w:val="12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A6352"/>
    <w:rsid w:val="00021817"/>
    <w:rsid w:val="0002646E"/>
    <w:rsid w:val="00032E8E"/>
    <w:rsid w:val="00041054"/>
    <w:rsid w:val="0005172E"/>
    <w:rsid w:val="00077D59"/>
    <w:rsid w:val="000843BF"/>
    <w:rsid w:val="00085CA4"/>
    <w:rsid w:val="000933FA"/>
    <w:rsid w:val="00096755"/>
    <w:rsid w:val="000D627C"/>
    <w:rsid w:val="000E7ECE"/>
    <w:rsid w:val="000F0B1F"/>
    <w:rsid w:val="00141D57"/>
    <w:rsid w:val="00177396"/>
    <w:rsid w:val="00185550"/>
    <w:rsid w:val="00185CF2"/>
    <w:rsid w:val="001B1261"/>
    <w:rsid w:val="001E1117"/>
    <w:rsid w:val="002052CC"/>
    <w:rsid w:val="00212F52"/>
    <w:rsid w:val="00236393"/>
    <w:rsid w:val="00246032"/>
    <w:rsid w:val="002B1326"/>
    <w:rsid w:val="002C6D77"/>
    <w:rsid w:val="002D3316"/>
    <w:rsid w:val="002E2730"/>
    <w:rsid w:val="002F3D64"/>
    <w:rsid w:val="00315E76"/>
    <w:rsid w:val="00354EA6"/>
    <w:rsid w:val="00370D30"/>
    <w:rsid w:val="00372681"/>
    <w:rsid w:val="0039485E"/>
    <w:rsid w:val="003A35D1"/>
    <w:rsid w:val="003A5F7E"/>
    <w:rsid w:val="003C6ED4"/>
    <w:rsid w:val="003D09E5"/>
    <w:rsid w:val="003E36D9"/>
    <w:rsid w:val="003E4F51"/>
    <w:rsid w:val="00405DFC"/>
    <w:rsid w:val="00407230"/>
    <w:rsid w:val="00407F03"/>
    <w:rsid w:val="00422AD9"/>
    <w:rsid w:val="004309E9"/>
    <w:rsid w:val="00442992"/>
    <w:rsid w:val="00452629"/>
    <w:rsid w:val="00472B46"/>
    <w:rsid w:val="00481F98"/>
    <w:rsid w:val="00495C6B"/>
    <w:rsid w:val="004971C0"/>
    <w:rsid w:val="004A0663"/>
    <w:rsid w:val="004A3877"/>
    <w:rsid w:val="004C0454"/>
    <w:rsid w:val="004C5371"/>
    <w:rsid w:val="004E3947"/>
    <w:rsid w:val="004E4331"/>
    <w:rsid w:val="004E5BB9"/>
    <w:rsid w:val="00513500"/>
    <w:rsid w:val="00515834"/>
    <w:rsid w:val="00517900"/>
    <w:rsid w:val="00520BD3"/>
    <w:rsid w:val="0052216B"/>
    <w:rsid w:val="0052509D"/>
    <w:rsid w:val="005406FD"/>
    <w:rsid w:val="00553E72"/>
    <w:rsid w:val="0055738E"/>
    <w:rsid w:val="005821B2"/>
    <w:rsid w:val="00583151"/>
    <w:rsid w:val="00585739"/>
    <w:rsid w:val="005869C1"/>
    <w:rsid w:val="005953F3"/>
    <w:rsid w:val="005A06E6"/>
    <w:rsid w:val="005A26E2"/>
    <w:rsid w:val="005A7C0C"/>
    <w:rsid w:val="005E06AF"/>
    <w:rsid w:val="005E0DED"/>
    <w:rsid w:val="005F5176"/>
    <w:rsid w:val="005F6406"/>
    <w:rsid w:val="00605F77"/>
    <w:rsid w:val="00614818"/>
    <w:rsid w:val="0061547E"/>
    <w:rsid w:val="00631427"/>
    <w:rsid w:val="0067281C"/>
    <w:rsid w:val="00687FB1"/>
    <w:rsid w:val="00695444"/>
    <w:rsid w:val="006A6352"/>
    <w:rsid w:val="006B5F59"/>
    <w:rsid w:val="006C0AB8"/>
    <w:rsid w:val="006C3295"/>
    <w:rsid w:val="006D51D6"/>
    <w:rsid w:val="006D6565"/>
    <w:rsid w:val="006E2C53"/>
    <w:rsid w:val="006E7173"/>
    <w:rsid w:val="006F222F"/>
    <w:rsid w:val="007034B5"/>
    <w:rsid w:val="007037F7"/>
    <w:rsid w:val="0070610C"/>
    <w:rsid w:val="00712A3A"/>
    <w:rsid w:val="0071452E"/>
    <w:rsid w:val="00753391"/>
    <w:rsid w:val="00753683"/>
    <w:rsid w:val="00775B33"/>
    <w:rsid w:val="0077747F"/>
    <w:rsid w:val="007A180B"/>
    <w:rsid w:val="007A46E3"/>
    <w:rsid w:val="007B4241"/>
    <w:rsid w:val="007C799D"/>
    <w:rsid w:val="007D3FA5"/>
    <w:rsid w:val="007D540A"/>
    <w:rsid w:val="007E4B2C"/>
    <w:rsid w:val="0081684C"/>
    <w:rsid w:val="00817F88"/>
    <w:rsid w:val="0084665A"/>
    <w:rsid w:val="00874243"/>
    <w:rsid w:val="00884D3A"/>
    <w:rsid w:val="00886BFC"/>
    <w:rsid w:val="00894BFD"/>
    <w:rsid w:val="008A1F89"/>
    <w:rsid w:val="008B383F"/>
    <w:rsid w:val="008C4BE7"/>
    <w:rsid w:val="008C54E6"/>
    <w:rsid w:val="008E36D6"/>
    <w:rsid w:val="008E6B0F"/>
    <w:rsid w:val="00902543"/>
    <w:rsid w:val="009050B5"/>
    <w:rsid w:val="009113CC"/>
    <w:rsid w:val="0092402E"/>
    <w:rsid w:val="00933BDC"/>
    <w:rsid w:val="00935D1F"/>
    <w:rsid w:val="00941B81"/>
    <w:rsid w:val="0094230D"/>
    <w:rsid w:val="00945315"/>
    <w:rsid w:val="00953459"/>
    <w:rsid w:val="00956E6F"/>
    <w:rsid w:val="00960FD4"/>
    <w:rsid w:val="00965185"/>
    <w:rsid w:val="00977F31"/>
    <w:rsid w:val="00984958"/>
    <w:rsid w:val="009914A7"/>
    <w:rsid w:val="009928E1"/>
    <w:rsid w:val="009A55A0"/>
    <w:rsid w:val="009D4DFB"/>
    <w:rsid w:val="009E05CE"/>
    <w:rsid w:val="009E5797"/>
    <w:rsid w:val="009E7F3B"/>
    <w:rsid w:val="009F5D41"/>
    <w:rsid w:val="009F6796"/>
    <w:rsid w:val="00A02C16"/>
    <w:rsid w:val="00A1298D"/>
    <w:rsid w:val="00A3675A"/>
    <w:rsid w:val="00A62923"/>
    <w:rsid w:val="00A71E41"/>
    <w:rsid w:val="00A7396C"/>
    <w:rsid w:val="00A73F76"/>
    <w:rsid w:val="00A84896"/>
    <w:rsid w:val="00AA5452"/>
    <w:rsid w:val="00AA651C"/>
    <w:rsid w:val="00AB2C5E"/>
    <w:rsid w:val="00AC1C6A"/>
    <w:rsid w:val="00AC714D"/>
    <w:rsid w:val="00AE18FE"/>
    <w:rsid w:val="00AF5ACA"/>
    <w:rsid w:val="00B00DA3"/>
    <w:rsid w:val="00B137A1"/>
    <w:rsid w:val="00B168B4"/>
    <w:rsid w:val="00B320FE"/>
    <w:rsid w:val="00B32B66"/>
    <w:rsid w:val="00B57DA3"/>
    <w:rsid w:val="00BA50CB"/>
    <w:rsid w:val="00BB4D46"/>
    <w:rsid w:val="00BC1068"/>
    <w:rsid w:val="00BE5079"/>
    <w:rsid w:val="00BF33B6"/>
    <w:rsid w:val="00BF4D67"/>
    <w:rsid w:val="00C040AF"/>
    <w:rsid w:val="00C07254"/>
    <w:rsid w:val="00C41164"/>
    <w:rsid w:val="00C41A82"/>
    <w:rsid w:val="00C450C1"/>
    <w:rsid w:val="00C56F4A"/>
    <w:rsid w:val="00C64428"/>
    <w:rsid w:val="00C85C06"/>
    <w:rsid w:val="00CB0A01"/>
    <w:rsid w:val="00CC529B"/>
    <w:rsid w:val="00CD2C6E"/>
    <w:rsid w:val="00CD7639"/>
    <w:rsid w:val="00CE3777"/>
    <w:rsid w:val="00D0579E"/>
    <w:rsid w:val="00D14C9B"/>
    <w:rsid w:val="00D3016F"/>
    <w:rsid w:val="00D363BB"/>
    <w:rsid w:val="00D41758"/>
    <w:rsid w:val="00D46BF4"/>
    <w:rsid w:val="00D51055"/>
    <w:rsid w:val="00D55800"/>
    <w:rsid w:val="00D60085"/>
    <w:rsid w:val="00D6583F"/>
    <w:rsid w:val="00D66A40"/>
    <w:rsid w:val="00D70DBF"/>
    <w:rsid w:val="00D818A6"/>
    <w:rsid w:val="00D92E72"/>
    <w:rsid w:val="00D94791"/>
    <w:rsid w:val="00DD3F80"/>
    <w:rsid w:val="00DE6717"/>
    <w:rsid w:val="00DF4682"/>
    <w:rsid w:val="00E07524"/>
    <w:rsid w:val="00E23A41"/>
    <w:rsid w:val="00E26079"/>
    <w:rsid w:val="00E37642"/>
    <w:rsid w:val="00E378A2"/>
    <w:rsid w:val="00E5458A"/>
    <w:rsid w:val="00E60DDA"/>
    <w:rsid w:val="00E62B6B"/>
    <w:rsid w:val="00E64129"/>
    <w:rsid w:val="00E709A4"/>
    <w:rsid w:val="00E70DC1"/>
    <w:rsid w:val="00E76BEB"/>
    <w:rsid w:val="00E877A3"/>
    <w:rsid w:val="00E96B4A"/>
    <w:rsid w:val="00EB65B0"/>
    <w:rsid w:val="00EC64D1"/>
    <w:rsid w:val="00F13A53"/>
    <w:rsid w:val="00F36764"/>
    <w:rsid w:val="00F970B8"/>
    <w:rsid w:val="00FC5319"/>
    <w:rsid w:val="00FD0070"/>
    <w:rsid w:val="00FD494F"/>
    <w:rsid w:val="00FF69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6A40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99"/>
    <w:qFormat/>
    <w:rsid w:val="00D363BB"/>
    <w:pPr>
      <w:spacing w:after="0" w:line="360" w:lineRule="auto"/>
      <w:jc w:val="center"/>
    </w:pPr>
    <w:rPr>
      <w:rFonts w:ascii="Impact" w:hAnsi="Impact" w:cs="Impact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D363BB"/>
    <w:rPr>
      <w:rFonts w:ascii="Impact" w:hAnsi="Impact" w:cs="Impact"/>
      <w:sz w:val="24"/>
      <w:szCs w:val="24"/>
    </w:rPr>
  </w:style>
  <w:style w:type="paragraph" w:styleId="Subtitle">
    <w:name w:val="Subtitle"/>
    <w:basedOn w:val="Normal"/>
    <w:link w:val="SubtitleChar"/>
    <w:uiPriority w:val="99"/>
    <w:qFormat/>
    <w:rsid w:val="00D363BB"/>
    <w:pPr>
      <w:spacing w:after="0" w:line="360" w:lineRule="auto"/>
      <w:jc w:val="center"/>
    </w:pPr>
    <w:rPr>
      <w:rFonts w:ascii="Arial Narrow" w:hAnsi="Arial Narrow" w:cs="Arial Narrow"/>
      <w:sz w:val="36"/>
      <w:szCs w:val="36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D363BB"/>
    <w:rPr>
      <w:rFonts w:ascii="Arial Narrow" w:hAnsi="Arial Narrow" w:cs="Arial Narrow"/>
      <w:sz w:val="24"/>
      <w:szCs w:val="24"/>
    </w:rPr>
  </w:style>
  <w:style w:type="paragraph" w:styleId="ListParagraph">
    <w:name w:val="List Paragraph"/>
    <w:basedOn w:val="Normal"/>
    <w:uiPriority w:val="99"/>
    <w:qFormat/>
    <w:rsid w:val="00585739"/>
    <w:pPr>
      <w:ind w:left="720"/>
    </w:pPr>
  </w:style>
  <w:style w:type="table" w:styleId="TableGrid">
    <w:name w:val="Table Grid"/>
    <w:basedOn w:val="TableNormal"/>
    <w:uiPriority w:val="99"/>
    <w:rsid w:val="003E36D9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rmattext">
    <w:name w:val="formattext"/>
    <w:basedOn w:val="Normal"/>
    <w:uiPriority w:val="99"/>
    <w:rsid w:val="009D4DFB"/>
    <w:pPr>
      <w:spacing w:before="100" w:beforeAutospacing="1" w:after="100" w:afterAutospacing="1" w:line="240" w:lineRule="auto"/>
    </w:pPr>
    <w:rPr>
      <w:rFonts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4309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309E9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712A3A"/>
    <w:pPr>
      <w:widowControl w:val="0"/>
      <w:autoSpaceDE w:val="0"/>
      <w:autoSpaceDN w:val="0"/>
    </w:pPr>
    <w:rPr>
      <w:sz w:val="24"/>
      <w:szCs w:val="24"/>
    </w:rPr>
  </w:style>
  <w:style w:type="paragraph" w:customStyle="1" w:styleId="TimesNewRoman">
    <w:name w:val="Обычный + Times New Roman"/>
    <w:aliases w:val="12 пт,По ширине,Первая строка:  1 см,После:  0 ..."/>
    <w:basedOn w:val="ConsPlusNormal"/>
    <w:uiPriority w:val="99"/>
    <w:rsid w:val="007B4241"/>
    <w:pPr>
      <w:ind w:firstLine="540"/>
      <w:jc w:val="both"/>
    </w:pPr>
  </w:style>
  <w:style w:type="paragraph" w:styleId="Header">
    <w:name w:val="header"/>
    <w:basedOn w:val="Normal"/>
    <w:link w:val="HeaderChar"/>
    <w:uiPriority w:val="99"/>
    <w:rsid w:val="007C799D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0933FA"/>
  </w:style>
  <w:style w:type="character" w:styleId="PageNumber">
    <w:name w:val="page number"/>
    <w:basedOn w:val="DefaultParagraphFont"/>
    <w:uiPriority w:val="99"/>
    <w:rsid w:val="007C799D"/>
  </w:style>
  <w:style w:type="paragraph" w:styleId="Footer">
    <w:name w:val="footer"/>
    <w:basedOn w:val="Normal"/>
    <w:link w:val="FooterChar"/>
    <w:uiPriority w:val="99"/>
    <w:rsid w:val="007C799D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0933FA"/>
  </w:style>
  <w:style w:type="paragraph" w:customStyle="1" w:styleId="ConsPlusTitle">
    <w:name w:val="ConsPlusTitle"/>
    <w:uiPriority w:val="99"/>
    <w:rsid w:val="000D627C"/>
    <w:pPr>
      <w:widowControl w:val="0"/>
      <w:autoSpaceDE w:val="0"/>
      <w:autoSpaceDN w:val="0"/>
    </w:pPr>
    <w:rPr>
      <w:rFonts w:cs="Calibri"/>
      <w:b/>
      <w:bCs/>
    </w:rPr>
  </w:style>
  <w:style w:type="table" w:customStyle="1" w:styleId="1">
    <w:name w:val="Сетка таблицы1"/>
    <w:uiPriority w:val="99"/>
    <w:rsid w:val="008C4BE7"/>
    <w:pPr>
      <w:suppressAutoHyphens/>
    </w:pPr>
    <w:rPr>
      <w:rFonts w:cs="Calibri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1199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51</TotalTime>
  <Pages>3</Pages>
  <Words>305</Words>
  <Characters>1743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Лосева Е.Ю.</cp:lastModifiedBy>
  <cp:revision>14</cp:revision>
  <cp:lastPrinted>2021-04-30T07:01:00Z</cp:lastPrinted>
  <dcterms:created xsi:type="dcterms:W3CDTF">2021-04-28T14:35:00Z</dcterms:created>
  <dcterms:modified xsi:type="dcterms:W3CDTF">2023-04-10T07:00:00Z</dcterms:modified>
</cp:coreProperties>
</file>